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AE6F5B" w14:textId="77777777" w:rsidR="009448E7" w:rsidRPr="00B46E13" w:rsidRDefault="00292EDA" w:rsidP="009448E7">
      <w:pPr>
        <w:rPr>
          <w:rFonts w:ascii="Calibri" w:hAnsi="Calibri" w:cs="Calibri"/>
        </w:rPr>
      </w:pPr>
      <w:r w:rsidRPr="00B46E13">
        <w:rPr>
          <w:rFonts w:ascii="Calibri" w:hAnsi="Calibri" w:cs="Calibri"/>
        </w:rPr>
        <w:t xml:space="preserve"> </w:t>
      </w:r>
    </w:p>
    <w:p w14:paraId="26F2A3B1" w14:textId="77777777" w:rsidR="009448E7" w:rsidRPr="00B46E13" w:rsidRDefault="009448E7" w:rsidP="009448E7">
      <w:pPr>
        <w:rPr>
          <w:rFonts w:ascii="Calibri" w:hAnsi="Calibri" w:cs="Calibri"/>
        </w:rPr>
      </w:pPr>
    </w:p>
    <w:p w14:paraId="457E8887" w14:textId="77777777" w:rsidR="009448E7" w:rsidRPr="00B46E13" w:rsidRDefault="009448E7" w:rsidP="009448E7">
      <w:pPr>
        <w:rPr>
          <w:rFonts w:ascii="Calibri" w:hAnsi="Calibri" w:cs="Calibri"/>
        </w:rPr>
      </w:pPr>
    </w:p>
    <w:p w14:paraId="22488AF8" w14:textId="77777777" w:rsidR="009448E7" w:rsidRPr="00B46E13" w:rsidRDefault="009448E7" w:rsidP="009448E7">
      <w:pPr>
        <w:rPr>
          <w:rFonts w:ascii="Calibri" w:hAnsi="Calibri" w:cs="Calibri"/>
        </w:rPr>
      </w:pPr>
    </w:p>
    <w:p w14:paraId="54082376" w14:textId="77777777" w:rsidR="009448E7" w:rsidRPr="00B46E13" w:rsidRDefault="009448E7" w:rsidP="009448E7">
      <w:pPr>
        <w:rPr>
          <w:rFonts w:ascii="Calibri" w:hAnsi="Calibri" w:cs="Calibri"/>
        </w:rPr>
      </w:pPr>
    </w:p>
    <w:p w14:paraId="574537C3" w14:textId="77777777" w:rsidR="009448E7" w:rsidRPr="00B46E13" w:rsidRDefault="009448E7" w:rsidP="009448E7">
      <w:pPr>
        <w:rPr>
          <w:rFonts w:ascii="Calibri" w:hAnsi="Calibri" w:cs="Calibri"/>
        </w:rPr>
      </w:pPr>
    </w:p>
    <w:p w14:paraId="15792223" w14:textId="77777777" w:rsidR="009448E7" w:rsidRPr="00B46E13" w:rsidRDefault="009448E7" w:rsidP="009448E7">
      <w:pPr>
        <w:rPr>
          <w:rFonts w:ascii="Calibri" w:hAnsi="Calibri" w:cs="Calibri"/>
        </w:rPr>
      </w:pPr>
    </w:p>
    <w:p w14:paraId="631F5A93" w14:textId="77777777" w:rsidR="009448E7" w:rsidRPr="00B46E13" w:rsidRDefault="009448E7" w:rsidP="009448E7">
      <w:pPr>
        <w:rPr>
          <w:rFonts w:ascii="Calibri" w:hAnsi="Calibri" w:cs="Calibri"/>
        </w:rPr>
      </w:pPr>
    </w:p>
    <w:p w14:paraId="44E2ACA4" w14:textId="77777777" w:rsidR="009448E7" w:rsidRPr="00B46E13" w:rsidRDefault="009448E7" w:rsidP="009448E7">
      <w:pPr>
        <w:rPr>
          <w:rFonts w:ascii="Calibri" w:hAnsi="Calibri" w:cs="Calibri"/>
        </w:rPr>
      </w:pPr>
    </w:p>
    <w:p w14:paraId="4705F75B" w14:textId="77777777" w:rsidR="009448E7" w:rsidRPr="00B46E13" w:rsidRDefault="009448E7" w:rsidP="009448E7">
      <w:pPr>
        <w:rPr>
          <w:rFonts w:ascii="Calibri" w:hAnsi="Calibri"/>
        </w:rPr>
      </w:pPr>
    </w:p>
    <w:p w14:paraId="4AEF277D" w14:textId="77777777" w:rsidR="00F9266E" w:rsidRPr="00B46E13" w:rsidRDefault="00F9266E" w:rsidP="009448E7">
      <w:pPr>
        <w:rPr>
          <w:rFonts w:ascii="Calibri" w:hAnsi="Calibri"/>
        </w:rPr>
      </w:pPr>
    </w:p>
    <w:p w14:paraId="53CAC08C" w14:textId="77777777" w:rsidR="00F9266E" w:rsidRPr="00B46E13" w:rsidRDefault="00F9266E" w:rsidP="009448E7">
      <w:pPr>
        <w:rPr>
          <w:rFonts w:ascii="Calibri" w:hAnsi="Calibri"/>
        </w:rPr>
      </w:pPr>
    </w:p>
    <w:p w14:paraId="2449A868" w14:textId="77777777" w:rsidR="009448E7" w:rsidRPr="00B46E13" w:rsidRDefault="009448E7" w:rsidP="009448E7">
      <w:pPr>
        <w:rPr>
          <w:rFonts w:ascii="Calibri" w:hAnsi="Calibri"/>
        </w:rPr>
      </w:pPr>
    </w:p>
    <w:p w14:paraId="38CE66B0" w14:textId="42C61FB7" w:rsidR="009448E7" w:rsidRPr="009646C8" w:rsidRDefault="00DB2FFA" w:rsidP="00830FD9">
      <w:pPr>
        <w:pStyle w:val="Nzev"/>
        <w:keepNext w:val="0"/>
        <w:pBdr>
          <w:bottom w:val="single" w:sz="8" w:space="4" w:color="4F81BD"/>
        </w:pBdr>
        <w:tabs>
          <w:tab w:val="right" w:pos="8931"/>
        </w:tabs>
        <w:spacing w:before="0" w:after="300"/>
        <w:contextualSpacing/>
        <w:jc w:val="left"/>
        <w:rPr>
          <w:rFonts w:ascii="Calibri" w:hAnsi="Calibri" w:cs="Calibri"/>
          <w:color w:val="4472C4" w:themeColor="accent5"/>
        </w:rPr>
      </w:pPr>
      <w:r>
        <w:rPr>
          <w:rFonts w:ascii="Cambria" w:hAnsi="Cambria" w:cs="Calibri"/>
          <w:b w:val="0"/>
          <w:color w:val="4472C4" w:themeColor="accent5"/>
          <w:spacing w:val="5"/>
          <w:sz w:val="52"/>
          <w:szCs w:val="52"/>
          <w:lang w:eastAsia="en-US"/>
        </w:rPr>
        <w:t xml:space="preserve">ISZR Referenční agent </w:t>
      </w:r>
      <w:r w:rsidR="00D171B9">
        <w:rPr>
          <w:rFonts w:ascii="Cambria" w:hAnsi="Cambria" w:cs="Calibri"/>
          <w:b w:val="0"/>
          <w:color w:val="4472C4" w:themeColor="accent5"/>
          <w:spacing w:val="5"/>
          <w:sz w:val="52"/>
          <w:szCs w:val="52"/>
          <w:lang w:eastAsia="en-US"/>
        </w:rPr>
        <w:t>.NET</w:t>
      </w:r>
    </w:p>
    <w:p w14:paraId="5EB8606C" w14:textId="77777777" w:rsidR="009448E7" w:rsidRPr="00B46E13" w:rsidRDefault="009448E7" w:rsidP="009448E7">
      <w:pPr>
        <w:rPr>
          <w:rFonts w:ascii="Calibri" w:hAnsi="Calibri" w:cs="Calibri"/>
        </w:rPr>
      </w:pPr>
    </w:p>
    <w:p w14:paraId="6257FBE1" w14:textId="77777777" w:rsidR="00830FD9" w:rsidRPr="00B46E13" w:rsidRDefault="00830FD9" w:rsidP="009448E7">
      <w:pPr>
        <w:rPr>
          <w:rFonts w:ascii="Calibri" w:hAnsi="Calibri" w:cs="Calibri"/>
        </w:rPr>
      </w:pPr>
    </w:p>
    <w:p w14:paraId="6466CF1D" w14:textId="77777777" w:rsidR="00830FD9" w:rsidRPr="00B46E13" w:rsidRDefault="00830FD9" w:rsidP="009448E7">
      <w:pPr>
        <w:rPr>
          <w:rFonts w:ascii="Calibri" w:hAnsi="Calibri" w:cs="Calibri"/>
        </w:rPr>
      </w:pPr>
    </w:p>
    <w:p w14:paraId="57246659" w14:textId="77777777" w:rsidR="00830FD9" w:rsidRPr="00B46E13" w:rsidRDefault="00830FD9" w:rsidP="009448E7">
      <w:pPr>
        <w:rPr>
          <w:rFonts w:ascii="Calibri" w:hAnsi="Calibri" w:cs="Calibri"/>
        </w:rPr>
      </w:pPr>
    </w:p>
    <w:p w14:paraId="2A7743DE" w14:textId="77777777" w:rsidR="009448E7" w:rsidRPr="00B46E13" w:rsidRDefault="009448E7" w:rsidP="009448E7">
      <w:pPr>
        <w:tabs>
          <w:tab w:val="left" w:pos="6120"/>
        </w:tabs>
        <w:rPr>
          <w:rFonts w:ascii="Calibri" w:hAnsi="Calibri" w:cs="Calibri"/>
        </w:rPr>
      </w:pPr>
    </w:p>
    <w:p w14:paraId="3C7365D4" w14:textId="77777777" w:rsidR="009448E7" w:rsidRPr="00B46E13" w:rsidRDefault="009448E7" w:rsidP="009448E7">
      <w:pPr>
        <w:rPr>
          <w:rFonts w:ascii="Calibri" w:hAnsi="Calibri" w:cs="Calibri"/>
        </w:rPr>
      </w:pPr>
    </w:p>
    <w:p w14:paraId="3216491D" w14:textId="77777777" w:rsidR="009448E7" w:rsidRPr="00B46E13" w:rsidRDefault="009448E7" w:rsidP="009448E7">
      <w:pPr>
        <w:rPr>
          <w:rFonts w:ascii="Calibri" w:hAnsi="Calibri" w:cs="Calibri"/>
        </w:rPr>
      </w:pPr>
    </w:p>
    <w:p w14:paraId="1BFFA1DF" w14:textId="77777777" w:rsidR="009448E7" w:rsidRPr="00B46E13" w:rsidRDefault="009448E7" w:rsidP="009448E7">
      <w:pPr>
        <w:rPr>
          <w:rFonts w:ascii="Calibri" w:hAnsi="Calibri" w:cs="Calibri"/>
        </w:rPr>
      </w:pPr>
    </w:p>
    <w:p w14:paraId="38F1B4AA" w14:textId="77777777" w:rsidR="009448E7" w:rsidRPr="00B46E13" w:rsidRDefault="009448E7" w:rsidP="009448E7">
      <w:pPr>
        <w:rPr>
          <w:rFonts w:ascii="Calibri" w:hAnsi="Calibri" w:cs="Calibri"/>
        </w:rPr>
      </w:pPr>
    </w:p>
    <w:p w14:paraId="2BACB0A1" w14:textId="77777777" w:rsidR="00C52194" w:rsidRPr="00B46E13" w:rsidRDefault="00C52194" w:rsidP="009448E7">
      <w:pPr>
        <w:rPr>
          <w:rFonts w:ascii="Calibri" w:hAnsi="Calibri" w:cs="Calibri"/>
        </w:rPr>
      </w:pPr>
    </w:p>
    <w:p w14:paraId="1B00E649" w14:textId="77777777" w:rsidR="00F9266E" w:rsidRPr="00B46E13" w:rsidRDefault="00F9266E" w:rsidP="009448E7">
      <w:pPr>
        <w:rPr>
          <w:rFonts w:ascii="Calibri" w:hAnsi="Calibri" w:cs="Calibri"/>
        </w:rPr>
      </w:pPr>
    </w:p>
    <w:tbl>
      <w:tblPr>
        <w:tblW w:w="9073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3"/>
        <w:gridCol w:w="4451"/>
        <w:gridCol w:w="160"/>
        <w:gridCol w:w="1399"/>
        <w:gridCol w:w="1220"/>
      </w:tblGrid>
      <w:tr w:rsidR="009448E7" w:rsidRPr="00B46E13" w14:paraId="212155D6" w14:textId="77777777" w:rsidTr="00BA4C25">
        <w:trPr>
          <w:trHeight w:val="397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C8F312D" w14:textId="77777777" w:rsidR="009448E7" w:rsidRPr="00B46E13" w:rsidRDefault="009448E7" w:rsidP="00BA4C25">
            <w:pPr>
              <w:pStyle w:val="Text"/>
              <w:jc w:val="left"/>
              <w:rPr>
                <w:rFonts w:ascii="Calibri" w:hAnsi="Calibri" w:cs="Calibri"/>
                <w:b/>
                <w:lang w:val="cs-CZ" w:eastAsia="cs-CZ"/>
              </w:rPr>
            </w:pPr>
            <w:r w:rsidRPr="00B46E13">
              <w:rPr>
                <w:rFonts w:ascii="Calibri" w:hAnsi="Calibri" w:cs="Calibri"/>
                <w:b/>
                <w:lang w:val="cs-CZ" w:eastAsia="cs-CZ"/>
              </w:rPr>
              <w:t>Název dokumentu:</w:t>
            </w:r>
          </w:p>
        </w:tc>
        <w:tc>
          <w:tcPr>
            <w:tcW w:w="4451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6C5E36BB" w14:textId="003732A4" w:rsidR="009448E7" w:rsidRPr="00B46E13" w:rsidRDefault="00DB2FFA" w:rsidP="004C014F">
            <w:pPr>
              <w:spacing w:before="120" w:after="0"/>
              <w:jc w:val="lef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 xml:space="preserve">ISZR Referenční agent </w:t>
            </w:r>
            <w:r w:rsidR="00360DDD">
              <w:rPr>
                <w:rFonts w:ascii="Calibri" w:hAnsi="Calibri"/>
                <w:sz w:val="20"/>
                <w:szCs w:val="20"/>
              </w:rPr>
              <w:t>.NET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</w:tcPr>
          <w:p w14:paraId="7566844A" w14:textId="77777777" w:rsidR="009448E7" w:rsidRPr="00B46E13" w:rsidRDefault="009448E7" w:rsidP="009448E7">
            <w:pPr>
              <w:pStyle w:val="Text"/>
              <w:rPr>
                <w:rFonts w:ascii="Calibri" w:hAnsi="Calibri" w:cs="Calibri"/>
                <w:sz w:val="16"/>
                <w:szCs w:val="16"/>
                <w:lang w:val="cs-CZ" w:eastAsia="cs-CZ"/>
              </w:rPr>
            </w:pPr>
          </w:p>
        </w:tc>
        <w:tc>
          <w:tcPr>
            <w:tcW w:w="139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78EDFB7F" w14:textId="77777777" w:rsidR="009448E7" w:rsidRPr="00B46E13" w:rsidRDefault="009448E7" w:rsidP="00FD02D9">
            <w:pPr>
              <w:pStyle w:val="Text"/>
              <w:jc w:val="left"/>
              <w:rPr>
                <w:rFonts w:ascii="Calibri" w:hAnsi="Calibri" w:cs="Calibri"/>
                <w:b/>
                <w:lang w:val="cs-CZ" w:eastAsia="cs-CZ"/>
              </w:rPr>
            </w:pPr>
            <w:r w:rsidRPr="00B46E13">
              <w:rPr>
                <w:rFonts w:ascii="Calibri" w:hAnsi="Calibri" w:cs="Calibri"/>
                <w:b/>
                <w:lang w:val="cs-CZ" w:eastAsia="cs-CZ"/>
              </w:rPr>
              <w:t>Verze:</w:t>
            </w:r>
          </w:p>
        </w:tc>
        <w:tc>
          <w:tcPr>
            <w:tcW w:w="122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5CD637A3" w14:textId="1D426C75" w:rsidR="009448E7" w:rsidRPr="00B46E13" w:rsidRDefault="006A6EDA" w:rsidP="009646C8">
            <w:pPr>
              <w:pStyle w:val="Text"/>
              <w:jc w:val="left"/>
              <w:rPr>
                <w:rFonts w:ascii="Calibri" w:hAnsi="Calibri" w:cs="Calibri"/>
                <w:lang w:val="cs-CZ" w:eastAsia="cs-CZ"/>
              </w:rPr>
            </w:pPr>
            <w:r>
              <w:rPr>
                <w:rFonts w:ascii="Calibri" w:hAnsi="Calibri" w:cs="Calibri"/>
                <w:lang w:val="cs-CZ" w:eastAsia="cs-CZ"/>
              </w:rPr>
              <w:t>1</w:t>
            </w:r>
            <w:r w:rsidR="12DF6C38" w:rsidRPr="12DF6C38">
              <w:rPr>
                <w:rFonts w:ascii="Calibri" w:hAnsi="Calibri" w:cs="Calibri"/>
                <w:lang w:val="cs-CZ" w:eastAsia="cs-CZ"/>
              </w:rPr>
              <w:t>.</w:t>
            </w:r>
            <w:r>
              <w:rPr>
                <w:rFonts w:ascii="Calibri" w:hAnsi="Calibri" w:cs="Calibri"/>
                <w:lang w:val="cs-CZ" w:eastAsia="cs-CZ"/>
              </w:rPr>
              <w:t>0</w:t>
            </w:r>
            <w:r w:rsidR="00286BC1">
              <w:rPr>
                <w:rFonts w:ascii="Calibri" w:hAnsi="Calibri" w:cs="Calibri"/>
                <w:lang w:val="cs-CZ" w:eastAsia="cs-CZ"/>
              </w:rPr>
              <w:t>6</w:t>
            </w:r>
          </w:p>
        </w:tc>
      </w:tr>
      <w:tr w:rsidR="009448E7" w:rsidRPr="00B46E13" w14:paraId="546CE456" w14:textId="77777777" w:rsidTr="009646C8">
        <w:tc>
          <w:tcPr>
            <w:tcW w:w="1843" w:type="dxa"/>
            <w:tcBorders>
              <w:left w:val="single" w:sz="12" w:space="0" w:color="auto"/>
            </w:tcBorders>
            <w:vAlign w:val="center"/>
          </w:tcPr>
          <w:p w14:paraId="16E6C29E" w14:textId="77777777" w:rsidR="009448E7" w:rsidRPr="00B46E13" w:rsidRDefault="009448E7" w:rsidP="00FD02D9">
            <w:pPr>
              <w:pStyle w:val="Text"/>
              <w:jc w:val="left"/>
              <w:rPr>
                <w:rFonts w:ascii="Calibri" w:hAnsi="Calibri" w:cs="Calibri"/>
                <w:b/>
                <w:lang w:val="cs-CZ" w:eastAsia="cs-CZ"/>
              </w:rPr>
            </w:pPr>
            <w:r w:rsidRPr="00B46E13">
              <w:rPr>
                <w:rFonts w:ascii="Calibri" w:hAnsi="Calibri" w:cs="Calibri"/>
                <w:b/>
                <w:lang w:val="cs-CZ" w:eastAsia="cs-CZ"/>
              </w:rPr>
              <w:t>Autor:</w:t>
            </w:r>
          </w:p>
        </w:tc>
        <w:tc>
          <w:tcPr>
            <w:tcW w:w="4451" w:type="dxa"/>
            <w:tcBorders>
              <w:right w:val="single" w:sz="12" w:space="0" w:color="auto"/>
            </w:tcBorders>
            <w:vAlign w:val="center"/>
          </w:tcPr>
          <w:p w14:paraId="2DC4F301" w14:textId="1B1522B8" w:rsidR="009448E7" w:rsidRPr="00B46E13" w:rsidRDefault="00DC3B8F" w:rsidP="00F9266E">
            <w:pPr>
              <w:pStyle w:val="Text"/>
              <w:jc w:val="left"/>
              <w:rPr>
                <w:rFonts w:ascii="Calibri" w:hAnsi="Calibri" w:cs="Calibri"/>
                <w:color w:val="FF0000"/>
                <w:lang w:val="cs-CZ" w:eastAsia="cs-CZ"/>
              </w:rPr>
            </w:pPr>
            <w:r>
              <w:rPr>
                <w:rFonts w:ascii="Calibri" w:hAnsi="Calibri" w:cs="Calibri"/>
                <w:lang w:val="cs-CZ" w:eastAsia="cs-CZ"/>
              </w:rPr>
              <w:t>AUTOCONT</w:t>
            </w:r>
            <w:r w:rsidR="009646C8">
              <w:rPr>
                <w:rFonts w:ascii="Calibri" w:hAnsi="Calibri" w:cs="Calibri"/>
                <w:lang w:val="cs-CZ" w:eastAsia="cs-CZ"/>
              </w:rPr>
              <w:t xml:space="preserve"> a.s.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</w:tcPr>
          <w:p w14:paraId="77AB2B67" w14:textId="77777777" w:rsidR="009448E7" w:rsidRPr="00B46E13" w:rsidRDefault="009448E7" w:rsidP="009448E7">
            <w:pPr>
              <w:pStyle w:val="Text"/>
              <w:rPr>
                <w:rFonts w:ascii="Calibri" w:hAnsi="Calibri" w:cs="Calibri"/>
                <w:sz w:val="16"/>
                <w:szCs w:val="16"/>
                <w:lang w:val="cs-CZ" w:eastAsia="cs-CZ"/>
              </w:rPr>
            </w:pPr>
          </w:p>
        </w:tc>
        <w:tc>
          <w:tcPr>
            <w:tcW w:w="1399" w:type="dxa"/>
            <w:tcBorders>
              <w:left w:val="single" w:sz="12" w:space="0" w:color="auto"/>
            </w:tcBorders>
            <w:vAlign w:val="center"/>
          </w:tcPr>
          <w:p w14:paraId="7CACF78A" w14:textId="77777777" w:rsidR="009448E7" w:rsidRPr="00B46E13" w:rsidRDefault="009448E7" w:rsidP="00FD02D9">
            <w:pPr>
              <w:pStyle w:val="Text"/>
              <w:jc w:val="left"/>
              <w:rPr>
                <w:rFonts w:ascii="Calibri" w:hAnsi="Calibri" w:cs="Calibri"/>
                <w:b/>
                <w:lang w:val="cs-CZ" w:eastAsia="cs-CZ"/>
              </w:rPr>
            </w:pPr>
            <w:r w:rsidRPr="00B46E13">
              <w:rPr>
                <w:rFonts w:ascii="Calibri" w:hAnsi="Calibri" w:cs="Calibri"/>
                <w:b/>
                <w:lang w:val="cs-CZ" w:eastAsia="cs-CZ"/>
              </w:rPr>
              <w:t>Datum aktualizace:</w:t>
            </w:r>
          </w:p>
        </w:tc>
        <w:tc>
          <w:tcPr>
            <w:tcW w:w="1220" w:type="dxa"/>
            <w:tcBorders>
              <w:right w:val="single" w:sz="12" w:space="0" w:color="auto"/>
            </w:tcBorders>
            <w:vAlign w:val="center"/>
          </w:tcPr>
          <w:p w14:paraId="12A16358" w14:textId="6D84874C" w:rsidR="009448E7" w:rsidRPr="00B46E13" w:rsidRDefault="00DB2FFA" w:rsidP="009646C8">
            <w:pPr>
              <w:pStyle w:val="Text"/>
              <w:jc w:val="left"/>
              <w:rPr>
                <w:rFonts w:ascii="Calibri" w:hAnsi="Calibri" w:cs="Calibri"/>
                <w:highlight w:val="yellow"/>
                <w:lang w:val="cs-CZ" w:eastAsia="cs-CZ"/>
              </w:rPr>
            </w:pPr>
            <w:r>
              <w:rPr>
                <w:rFonts w:ascii="Calibri" w:hAnsi="Calibri" w:cs="Calibri"/>
                <w:lang w:val="cs-CZ" w:eastAsia="cs-CZ"/>
              </w:rPr>
              <w:t>0</w:t>
            </w:r>
            <w:r w:rsidR="00286BC1">
              <w:rPr>
                <w:rFonts w:ascii="Calibri" w:hAnsi="Calibri" w:cs="Calibri"/>
                <w:lang w:val="cs-CZ" w:eastAsia="cs-CZ"/>
              </w:rPr>
              <w:t>3</w:t>
            </w:r>
            <w:r>
              <w:rPr>
                <w:rFonts w:ascii="Calibri" w:hAnsi="Calibri" w:cs="Calibri"/>
                <w:lang w:val="cs-CZ" w:eastAsia="cs-CZ"/>
              </w:rPr>
              <w:t>.02</w:t>
            </w:r>
            <w:r w:rsidR="12DF6C38" w:rsidRPr="12DF6C38">
              <w:rPr>
                <w:rFonts w:ascii="Calibri" w:hAnsi="Calibri" w:cs="Calibri"/>
                <w:lang w:val="cs-CZ" w:eastAsia="cs-CZ"/>
              </w:rPr>
              <w:t xml:space="preserve">. </w:t>
            </w:r>
            <w:r w:rsidR="008245F7" w:rsidRPr="12DF6C38">
              <w:rPr>
                <w:rFonts w:ascii="Calibri" w:hAnsi="Calibri" w:cs="Calibri"/>
                <w:lang w:val="cs-CZ" w:eastAsia="cs-CZ"/>
              </w:rPr>
              <w:t>20</w:t>
            </w:r>
            <w:r w:rsidR="008245F7">
              <w:rPr>
                <w:rFonts w:ascii="Calibri" w:hAnsi="Calibri" w:cs="Calibri"/>
                <w:lang w:val="cs-CZ" w:eastAsia="cs-CZ"/>
              </w:rPr>
              <w:t>2</w:t>
            </w:r>
            <w:r w:rsidR="000A0CF8">
              <w:rPr>
                <w:rFonts w:ascii="Calibri" w:hAnsi="Calibri" w:cs="Calibri"/>
                <w:lang w:val="cs-CZ" w:eastAsia="cs-CZ"/>
              </w:rPr>
              <w:t>3</w:t>
            </w:r>
          </w:p>
        </w:tc>
      </w:tr>
      <w:tr w:rsidR="009448E7" w:rsidRPr="00B46E13" w14:paraId="2B2A620C" w14:textId="77777777" w:rsidTr="009646C8">
        <w:tc>
          <w:tcPr>
            <w:tcW w:w="1843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70808803" w14:textId="77777777" w:rsidR="009448E7" w:rsidRPr="00B46E13" w:rsidRDefault="009448E7" w:rsidP="00FD02D9">
            <w:pPr>
              <w:pStyle w:val="Text"/>
              <w:jc w:val="left"/>
              <w:rPr>
                <w:rFonts w:ascii="Calibri" w:hAnsi="Calibri" w:cs="Calibri"/>
                <w:b/>
                <w:lang w:val="cs-CZ" w:eastAsia="cs-CZ"/>
              </w:rPr>
            </w:pPr>
            <w:r w:rsidRPr="00B46E13">
              <w:rPr>
                <w:rFonts w:ascii="Calibri" w:hAnsi="Calibri" w:cs="Calibri"/>
                <w:b/>
                <w:lang w:val="cs-CZ" w:eastAsia="cs-CZ"/>
              </w:rPr>
              <w:t>Účel:</w:t>
            </w:r>
          </w:p>
        </w:tc>
        <w:tc>
          <w:tcPr>
            <w:tcW w:w="4451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0DEED3F4" w14:textId="247AC3AB" w:rsidR="009448E7" w:rsidRPr="00B46E13" w:rsidRDefault="00BF3EA1" w:rsidP="004C014F">
            <w:pPr>
              <w:pStyle w:val="Text"/>
              <w:jc w:val="left"/>
              <w:rPr>
                <w:rFonts w:ascii="Calibri" w:hAnsi="Calibri" w:cs="Calibri"/>
                <w:lang w:val="cs-CZ" w:eastAsia="cs-CZ"/>
              </w:rPr>
            </w:pPr>
            <w:r>
              <w:rPr>
                <w:rFonts w:ascii="Calibri" w:hAnsi="Calibri" w:cs="Calibri"/>
                <w:lang w:val="cs-CZ" w:eastAsia="cs-CZ"/>
              </w:rPr>
              <w:t>P</w:t>
            </w:r>
            <w:r w:rsidR="00830FD9" w:rsidRPr="00B46E13">
              <w:rPr>
                <w:rFonts w:ascii="Calibri" w:hAnsi="Calibri" w:cs="Calibri"/>
                <w:lang w:val="cs-CZ" w:eastAsia="cs-CZ"/>
              </w:rPr>
              <w:t>o</w:t>
            </w:r>
            <w:r w:rsidR="009646C8">
              <w:rPr>
                <w:rFonts w:ascii="Calibri" w:hAnsi="Calibri" w:cs="Calibri"/>
                <w:lang w:val="cs-CZ" w:eastAsia="cs-CZ"/>
              </w:rPr>
              <w:t xml:space="preserve">pis </w:t>
            </w:r>
            <w:r w:rsidR="00DB2FFA">
              <w:rPr>
                <w:rFonts w:ascii="Calibri" w:hAnsi="Calibri" w:cs="Calibri"/>
                <w:lang w:val="cs-CZ" w:eastAsia="cs-CZ"/>
              </w:rPr>
              <w:t xml:space="preserve">aplikace Referenčního agenta 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</w:tcPr>
          <w:p w14:paraId="1E45EAAB" w14:textId="77777777" w:rsidR="009448E7" w:rsidRPr="00B46E13" w:rsidRDefault="009448E7" w:rsidP="009448E7">
            <w:pPr>
              <w:pStyle w:val="Text"/>
              <w:rPr>
                <w:rFonts w:ascii="Calibri" w:hAnsi="Calibri" w:cs="Calibri"/>
                <w:sz w:val="16"/>
                <w:szCs w:val="16"/>
                <w:lang w:val="cs-CZ" w:eastAsia="cs-CZ"/>
              </w:rPr>
            </w:pPr>
          </w:p>
        </w:tc>
        <w:tc>
          <w:tcPr>
            <w:tcW w:w="139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7B487058" w14:textId="77777777" w:rsidR="009448E7" w:rsidRPr="00B46E13" w:rsidRDefault="009448E7" w:rsidP="00FD02D9">
            <w:pPr>
              <w:pStyle w:val="Text"/>
              <w:jc w:val="left"/>
              <w:rPr>
                <w:rFonts w:ascii="Calibri" w:hAnsi="Calibri" w:cs="Calibri"/>
                <w:b/>
                <w:lang w:val="cs-CZ" w:eastAsia="cs-CZ"/>
              </w:rPr>
            </w:pPr>
            <w:r w:rsidRPr="00B46E13">
              <w:rPr>
                <w:rFonts w:ascii="Calibri" w:hAnsi="Calibri" w:cs="Calibri"/>
                <w:b/>
                <w:lang w:val="cs-CZ" w:eastAsia="cs-CZ"/>
              </w:rPr>
              <w:t>Počet stran:</w:t>
            </w:r>
          </w:p>
        </w:tc>
        <w:tc>
          <w:tcPr>
            <w:tcW w:w="122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250AD216" w14:textId="478DBF0B" w:rsidR="009448E7" w:rsidRPr="00B46E13" w:rsidRDefault="00360DDD" w:rsidP="00CE5BEE">
            <w:pPr>
              <w:pStyle w:val="Text"/>
              <w:jc w:val="left"/>
              <w:rPr>
                <w:rFonts w:ascii="Calibri" w:hAnsi="Calibri" w:cs="Calibri"/>
                <w:lang w:val="cs-CZ" w:eastAsia="cs-CZ"/>
              </w:rPr>
            </w:pPr>
            <w:r>
              <w:rPr>
                <w:rFonts w:ascii="Calibri" w:hAnsi="Calibri" w:cs="Calibri"/>
                <w:lang w:val="cs-CZ" w:eastAsia="cs-CZ"/>
              </w:rPr>
              <w:t>1</w:t>
            </w:r>
            <w:r w:rsidR="00286BC1">
              <w:rPr>
                <w:rFonts w:ascii="Calibri" w:hAnsi="Calibri" w:cs="Calibri"/>
                <w:lang w:val="cs-CZ" w:eastAsia="cs-CZ"/>
              </w:rPr>
              <w:t>4</w:t>
            </w:r>
          </w:p>
        </w:tc>
      </w:tr>
    </w:tbl>
    <w:p w14:paraId="140027DA" w14:textId="77777777" w:rsidR="00F9266E" w:rsidRPr="00B46E13" w:rsidRDefault="00F9266E" w:rsidP="0086498C">
      <w:pPr>
        <w:rPr>
          <w:rFonts w:ascii="Calibri" w:hAnsi="Calibri" w:cs="Calibri"/>
        </w:rPr>
      </w:pPr>
    </w:p>
    <w:p w14:paraId="6505803A" w14:textId="77777777" w:rsidR="005077C2" w:rsidRPr="00B46E13" w:rsidRDefault="005077C2" w:rsidP="0086498C">
      <w:pPr>
        <w:rPr>
          <w:rFonts w:ascii="Calibri" w:hAnsi="Calibri" w:cs="Calibri"/>
        </w:rPr>
      </w:pPr>
    </w:p>
    <w:p w14:paraId="6FD8D8C1" w14:textId="65011A4A" w:rsidR="007616AF" w:rsidRDefault="007616AF">
      <w:pPr>
        <w:spacing w:after="0"/>
        <w:jc w:val="left"/>
        <w:rPr>
          <w:rFonts w:ascii="Cambria" w:hAnsi="Cambria"/>
          <w:b/>
          <w:color w:val="4F81BD"/>
          <w:sz w:val="28"/>
          <w:szCs w:val="28"/>
        </w:rPr>
      </w:pPr>
      <w:bookmarkStart w:id="0" w:name="_Toc337734356"/>
      <w:bookmarkStart w:id="1" w:name="_Toc337734329"/>
    </w:p>
    <w:p w14:paraId="1F152D74" w14:textId="51BD8D0C" w:rsidR="009448E7" w:rsidRPr="00B46E13" w:rsidRDefault="009448E7" w:rsidP="009448E7">
      <w:pPr>
        <w:rPr>
          <w:rFonts w:ascii="Cambria" w:hAnsi="Cambria"/>
          <w:b/>
          <w:color w:val="4F81BD"/>
          <w:sz w:val="28"/>
          <w:szCs w:val="28"/>
        </w:rPr>
      </w:pPr>
      <w:r w:rsidRPr="00B46E13">
        <w:rPr>
          <w:rFonts w:ascii="Cambria" w:hAnsi="Cambria"/>
          <w:b/>
          <w:color w:val="4F81BD"/>
          <w:sz w:val="28"/>
          <w:szCs w:val="28"/>
        </w:rPr>
        <w:t>Obsah</w:t>
      </w:r>
    </w:p>
    <w:p w14:paraId="3ECCBA75" w14:textId="32516CA4" w:rsidR="00286BC1" w:rsidRDefault="009448E7">
      <w:pPr>
        <w:pStyle w:val="Obsah1"/>
        <w:rPr>
          <w:rFonts w:eastAsiaTheme="minorEastAsia" w:cstheme="minorBidi"/>
          <w:b w:val="0"/>
          <w:sz w:val="22"/>
          <w:szCs w:val="22"/>
        </w:rPr>
      </w:pPr>
      <w:r w:rsidRPr="00B46E13">
        <w:rPr>
          <w:b w:val="0"/>
        </w:rPr>
        <w:fldChar w:fldCharType="begin"/>
      </w:r>
      <w:r w:rsidRPr="00B46E13">
        <w:rPr>
          <w:b w:val="0"/>
        </w:rPr>
        <w:instrText xml:space="preserve"> TOC \o "1-3" \h \z \u </w:instrText>
      </w:r>
      <w:r w:rsidRPr="00B46E13">
        <w:rPr>
          <w:b w:val="0"/>
        </w:rPr>
        <w:fldChar w:fldCharType="separate"/>
      </w:r>
      <w:hyperlink w:anchor="_Toc126310023" w:history="1">
        <w:r w:rsidR="00286BC1" w:rsidRPr="00B66058">
          <w:rPr>
            <w:rStyle w:val="Hypertextovodkaz"/>
          </w:rPr>
          <w:t>1</w:t>
        </w:r>
        <w:r w:rsidR="00286BC1">
          <w:rPr>
            <w:rFonts w:eastAsiaTheme="minorEastAsia" w:cstheme="minorBidi"/>
            <w:b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Účel dokument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_Toc126310023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3</w:t>
        </w:r>
        <w:r w:rsidR="00286BC1">
          <w:rPr>
            <w:webHidden/>
          </w:rPr>
          <w:fldChar w:fldCharType="end"/>
        </w:r>
      </w:hyperlink>
    </w:p>
    <w:p w14:paraId="4F19E7D4" w14:textId="4750C0B1" w:rsidR="00286BC1" w:rsidRDefault="00000000">
      <w:pPr>
        <w:pStyle w:val="Obsah2"/>
        <w:rPr>
          <w:rFonts w:eastAsiaTheme="minorEastAsia" w:cstheme="minorBidi"/>
          <w:bCs w:val="0"/>
          <w:sz w:val="22"/>
          <w:szCs w:val="22"/>
        </w:rPr>
      </w:pPr>
      <w:hyperlink w:anchor="_Toc126310024" w:history="1">
        <w:r w:rsidR="00286BC1" w:rsidRPr="00B66058">
          <w:rPr>
            <w:rStyle w:val="Hypertextovodkaz"/>
          </w:rPr>
          <w:t>1.1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Slovník pojmů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_Toc126310024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3</w:t>
        </w:r>
        <w:r w:rsidR="00286BC1">
          <w:rPr>
            <w:webHidden/>
          </w:rPr>
          <w:fldChar w:fldCharType="end"/>
        </w:r>
      </w:hyperlink>
    </w:p>
    <w:p w14:paraId="2FDF9B3D" w14:textId="0A896EAC" w:rsidR="00286BC1" w:rsidRDefault="00000000">
      <w:pPr>
        <w:pStyle w:val="Obsah1"/>
        <w:rPr>
          <w:rFonts w:eastAsiaTheme="minorEastAsia" w:cstheme="minorBidi"/>
          <w:b w:val="0"/>
          <w:sz w:val="22"/>
          <w:szCs w:val="22"/>
        </w:rPr>
      </w:pPr>
      <w:hyperlink w:anchor="_Toc126310025" w:history="1">
        <w:r w:rsidR="00286BC1" w:rsidRPr="00B66058">
          <w:rPr>
            <w:rStyle w:val="Hypertextovodkaz"/>
          </w:rPr>
          <w:t>2</w:t>
        </w:r>
        <w:r w:rsidR="00286BC1">
          <w:rPr>
            <w:rFonts w:eastAsiaTheme="minorEastAsia" w:cstheme="minorBidi"/>
            <w:b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Copyright a záruka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_Toc126310025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4</w:t>
        </w:r>
        <w:r w:rsidR="00286BC1">
          <w:rPr>
            <w:webHidden/>
          </w:rPr>
          <w:fldChar w:fldCharType="end"/>
        </w:r>
      </w:hyperlink>
    </w:p>
    <w:p w14:paraId="30534A3A" w14:textId="2810C512" w:rsidR="00286BC1" w:rsidRDefault="00000000">
      <w:pPr>
        <w:pStyle w:val="Obsah1"/>
        <w:rPr>
          <w:rFonts w:eastAsiaTheme="minorEastAsia" w:cstheme="minorBidi"/>
          <w:b w:val="0"/>
          <w:sz w:val="22"/>
          <w:szCs w:val="22"/>
        </w:rPr>
      </w:pPr>
      <w:hyperlink w:anchor="_Toc126310026" w:history="1">
        <w:r w:rsidR="00286BC1" w:rsidRPr="00B66058">
          <w:rPr>
            <w:rStyle w:val="Hypertextovodkaz"/>
          </w:rPr>
          <w:t>3</w:t>
        </w:r>
        <w:r w:rsidR="00286BC1">
          <w:rPr>
            <w:rFonts w:eastAsiaTheme="minorEastAsia" w:cstheme="minorBidi"/>
            <w:b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Referenční agent pro prostředí .NET Framework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_Toc126310026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4</w:t>
        </w:r>
        <w:r w:rsidR="00286BC1">
          <w:rPr>
            <w:webHidden/>
          </w:rPr>
          <w:fldChar w:fldCharType="end"/>
        </w:r>
      </w:hyperlink>
    </w:p>
    <w:p w14:paraId="06536F76" w14:textId="7CC39835" w:rsidR="00286BC1" w:rsidRDefault="00000000">
      <w:pPr>
        <w:pStyle w:val="Obsah2"/>
        <w:rPr>
          <w:rFonts w:eastAsiaTheme="minorEastAsia" w:cstheme="minorBidi"/>
          <w:bCs w:val="0"/>
          <w:sz w:val="22"/>
          <w:szCs w:val="22"/>
        </w:rPr>
      </w:pPr>
      <w:hyperlink w:anchor="_Toc126310027" w:history="1">
        <w:r w:rsidR="00286BC1" w:rsidRPr="00B66058">
          <w:rPr>
            <w:rStyle w:val="Hypertextovodkaz"/>
          </w:rPr>
          <w:t>3.1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Úvod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_Toc126310027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4</w:t>
        </w:r>
        <w:r w:rsidR="00286BC1">
          <w:rPr>
            <w:webHidden/>
          </w:rPr>
          <w:fldChar w:fldCharType="end"/>
        </w:r>
      </w:hyperlink>
    </w:p>
    <w:p w14:paraId="49E7B3EB" w14:textId="1BA887B1" w:rsidR="00286BC1" w:rsidRDefault="00000000">
      <w:pPr>
        <w:pStyle w:val="Obsah2"/>
        <w:rPr>
          <w:rFonts w:eastAsiaTheme="minorEastAsia" w:cstheme="minorBidi"/>
          <w:bCs w:val="0"/>
          <w:sz w:val="22"/>
          <w:szCs w:val="22"/>
        </w:rPr>
      </w:pPr>
      <w:hyperlink w:anchor="_Toc126310028" w:history="1">
        <w:r w:rsidR="00286BC1" w:rsidRPr="00B66058">
          <w:rPr>
            <w:rStyle w:val="Hypertextovodkaz"/>
          </w:rPr>
          <w:t>3.2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Uživatelské rozhraní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_Toc126310028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5</w:t>
        </w:r>
        <w:r w:rsidR="00286BC1">
          <w:rPr>
            <w:webHidden/>
          </w:rPr>
          <w:fldChar w:fldCharType="end"/>
        </w:r>
      </w:hyperlink>
    </w:p>
    <w:p w14:paraId="58EE2519" w14:textId="02103360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29" w:history="1">
        <w:r w:rsidR="00286BC1" w:rsidRPr="00B66058">
          <w:rPr>
            <w:rStyle w:val="Hypertextovodkaz"/>
          </w:rPr>
          <w:t>3.2.1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UI panel – Základní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_Toc126310029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5</w:t>
        </w:r>
        <w:r w:rsidR="00286BC1">
          <w:rPr>
            <w:webHidden/>
          </w:rPr>
          <w:fldChar w:fldCharType="end"/>
        </w:r>
      </w:hyperlink>
    </w:p>
    <w:p w14:paraId="43120B0C" w14:textId="73B20CA7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30" w:history="1">
        <w:r w:rsidR="00286BC1" w:rsidRPr="00B66058">
          <w:rPr>
            <w:rStyle w:val="Hypertextovodkaz"/>
          </w:rPr>
          <w:t>3.2.2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UI panel – Systémová data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_Toc126310030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6</w:t>
        </w:r>
        <w:r w:rsidR="00286BC1">
          <w:rPr>
            <w:webHidden/>
          </w:rPr>
          <w:fldChar w:fldCharType="end"/>
        </w:r>
      </w:hyperlink>
    </w:p>
    <w:p w14:paraId="263E9278" w14:textId="1280F6A7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31" w:history="1">
        <w:r w:rsidR="00286BC1" w:rsidRPr="00B66058">
          <w:rPr>
            <w:rStyle w:val="Hypertextovodkaz"/>
          </w:rPr>
          <w:t>3.2.3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Autorizace info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_Toc126310031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6</w:t>
        </w:r>
        <w:r w:rsidR="00286BC1">
          <w:rPr>
            <w:webHidden/>
          </w:rPr>
          <w:fldChar w:fldCharType="end"/>
        </w:r>
      </w:hyperlink>
    </w:p>
    <w:p w14:paraId="4985C788" w14:textId="17EF52F4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32" w:history="1">
        <w:r w:rsidR="00286BC1" w:rsidRPr="00B66058">
          <w:rPr>
            <w:rStyle w:val="Hypertextovodkaz"/>
          </w:rPr>
          <w:t>3.2.4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UI panel – ROB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_Toc126310032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7</w:t>
        </w:r>
        <w:r w:rsidR="00286BC1">
          <w:rPr>
            <w:webHidden/>
          </w:rPr>
          <w:fldChar w:fldCharType="end"/>
        </w:r>
      </w:hyperlink>
    </w:p>
    <w:p w14:paraId="2C448041" w14:textId="66A9BB8C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33" w:history="1">
        <w:r w:rsidR="00286BC1" w:rsidRPr="00B66058">
          <w:rPr>
            <w:rStyle w:val="Hypertextovodkaz"/>
          </w:rPr>
          <w:t>3.2.5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UI panel – ROS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_Toc126310033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7</w:t>
        </w:r>
        <w:r w:rsidR="00286BC1">
          <w:rPr>
            <w:webHidden/>
          </w:rPr>
          <w:fldChar w:fldCharType="end"/>
        </w:r>
      </w:hyperlink>
    </w:p>
    <w:p w14:paraId="5AF8FAE7" w14:textId="3CCE6DEF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34" w:history="1">
        <w:r w:rsidR="00286BC1" w:rsidRPr="00B66058">
          <w:rPr>
            <w:rStyle w:val="Hypertextovodkaz"/>
          </w:rPr>
          <w:t>3.2.6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UI panel – ISZR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_Toc126310034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7</w:t>
        </w:r>
        <w:r w:rsidR="00286BC1">
          <w:rPr>
            <w:webHidden/>
          </w:rPr>
          <w:fldChar w:fldCharType="end"/>
        </w:r>
      </w:hyperlink>
    </w:p>
    <w:p w14:paraId="1CBE6017" w14:textId="0281B8B2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35" w:history="1">
        <w:r w:rsidR="00286BC1" w:rsidRPr="00B66058">
          <w:rPr>
            <w:rStyle w:val="Hypertextovodkaz"/>
          </w:rPr>
          <w:t>3.2.7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UI panel – Přístup k prostředí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_Toc126310035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8</w:t>
        </w:r>
        <w:r w:rsidR="00286BC1">
          <w:rPr>
            <w:webHidden/>
          </w:rPr>
          <w:fldChar w:fldCharType="end"/>
        </w:r>
      </w:hyperlink>
    </w:p>
    <w:p w14:paraId="4E79029C" w14:textId="3947A5CE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36" w:history="1">
        <w:r w:rsidR="00286BC1" w:rsidRPr="00B66058">
          <w:rPr>
            <w:rStyle w:val="Hypertextovodkaz"/>
          </w:rPr>
          <w:t>3.2.8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UI panel – Volání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_Toc126310036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8</w:t>
        </w:r>
        <w:r w:rsidR="00286BC1">
          <w:rPr>
            <w:webHidden/>
          </w:rPr>
          <w:fldChar w:fldCharType="end"/>
        </w:r>
      </w:hyperlink>
    </w:p>
    <w:p w14:paraId="1365F39D" w14:textId="0B816D42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37" w:history="1">
        <w:r w:rsidR="00286BC1" w:rsidRPr="00B66058">
          <w:rPr>
            <w:rStyle w:val="Hypertextovodkaz"/>
          </w:rPr>
          <w:t>3.2.9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Proxy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_Toc126310037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8</w:t>
        </w:r>
        <w:r w:rsidR="00286BC1">
          <w:rPr>
            <w:webHidden/>
          </w:rPr>
          <w:fldChar w:fldCharType="end"/>
        </w:r>
      </w:hyperlink>
    </w:p>
    <w:p w14:paraId="493F98D0" w14:textId="301AC7C9" w:rsidR="00286BC1" w:rsidRDefault="00000000">
      <w:pPr>
        <w:pStyle w:val="Obsah2"/>
        <w:rPr>
          <w:rFonts w:eastAsiaTheme="minorEastAsia" w:cstheme="minorBidi"/>
          <w:bCs w:val="0"/>
          <w:sz w:val="22"/>
          <w:szCs w:val="22"/>
        </w:rPr>
      </w:pPr>
      <w:hyperlink w:anchor="_Toc126310038" w:history="1">
        <w:r w:rsidR="00286BC1" w:rsidRPr="00B66058">
          <w:rPr>
            <w:rStyle w:val="Hypertextovodkaz"/>
          </w:rPr>
          <w:t>3.3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Struktura projektu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_Toc126310038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10</w:t>
        </w:r>
        <w:r w:rsidR="00286BC1">
          <w:rPr>
            <w:webHidden/>
          </w:rPr>
          <w:fldChar w:fldCharType="end"/>
        </w:r>
      </w:hyperlink>
    </w:p>
    <w:p w14:paraId="27D6480B" w14:textId="753C95A3" w:rsidR="00286BC1" w:rsidRDefault="00000000">
      <w:pPr>
        <w:pStyle w:val="Obsah3"/>
        <w:tabs>
          <w:tab w:val="left" w:pos="1760"/>
        </w:tabs>
        <w:rPr>
          <w:rFonts w:eastAsiaTheme="minorEastAsia" w:cstheme="minorBidi"/>
          <w:bCs w:val="0"/>
          <w:sz w:val="22"/>
          <w:szCs w:val="22"/>
        </w:rPr>
      </w:pPr>
      <w:hyperlink w:anchor="_Toc126310039" w:history="1">
        <w:r w:rsidR="00286BC1" w:rsidRPr="00B66058">
          <w:rPr>
            <w:rStyle w:val="Hypertextovodkaz"/>
          </w:rPr>
          <w:t>3.3.1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Konfigurační soubor aplikace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_Toc126310039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10</w:t>
        </w:r>
        <w:r w:rsidR="00286BC1">
          <w:rPr>
            <w:webHidden/>
          </w:rPr>
          <w:fldChar w:fldCharType="end"/>
        </w:r>
      </w:hyperlink>
    </w:p>
    <w:p w14:paraId="629697B9" w14:textId="7522E9F2" w:rsidR="00286BC1" w:rsidRDefault="00000000">
      <w:pPr>
        <w:pStyle w:val="Obsah2"/>
        <w:rPr>
          <w:rFonts w:eastAsiaTheme="minorEastAsia" w:cstheme="minorBidi"/>
          <w:bCs w:val="0"/>
          <w:sz w:val="22"/>
          <w:szCs w:val="22"/>
        </w:rPr>
      </w:pPr>
      <w:hyperlink w:anchor="_Toc126310040" w:history="1">
        <w:r w:rsidR="00286BC1" w:rsidRPr="00B66058">
          <w:rPr>
            <w:rStyle w:val="Hypertextovodkaz"/>
          </w:rPr>
          <w:t>3.4</w:t>
        </w:r>
        <w:r w:rsidR="00286BC1">
          <w:rPr>
            <w:rFonts w:eastAsiaTheme="minorEastAsia" w:cstheme="minorBidi"/>
            <w:bCs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Začlenění eGON webové služby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_Toc126310040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11</w:t>
        </w:r>
        <w:r w:rsidR="00286BC1">
          <w:rPr>
            <w:webHidden/>
          </w:rPr>
          <w:fldChar w:fldCharType="end"/>
        </w:r>
      </w:hyperlink>
    </w:p>
    <w:p w14:paraId="46478A38" w14:textId="086626FC" w:rsidR="00286BC1" w:rsidRDefault="00000000">
      <w:pPr>
        <w:pStyle w:val="Obsah1"/>
        <w:rPr>
          <w:rFonts w:eastAsiaTheme="minorEastAsia" w:cstheme="minorBidi"/>
          <w:b w:val="0"/>
          <w:sz w:val="22"/>
          <w:szCs w:val="22"/>
        </w:rPr>
      </w:pPr>
      <w:hyperlink w:anchor="_Toc126310041" w:history="1">
        <w:r w:rsidR="00286BC1" w:rsidRPr="00B66058">
          <w:rPr>
            <w:rStyle w:val="Hypertextovodkaz"/>
          </w:rPr>
          <w:t>4</w:t>
        </w:r>
        <w:r w:rsidR="00286BC1">
          <w:rPr>
            <w:rFonts w:eastAsiaTheme="minorEastAsia" w:cstheme="minorBidi"/>
            <w:b w:val="0"/>
            <w:sz w:val="22"/>
            <w:szCs w:val="22"/>
          </w:rPr>
          <w:tab/>
        </w:r>
        <w:r w:rsidR="00286BC1" w:rsidRPr="00B66058">
          <w:rPr>
            <w:rStyle w:val="Hypertextovodkaz"/>
          </w:rPr>
          <w:t>Shrnutí</w:t>
        </w:r>
        <w:r w:rsidR="00286BC1">
          <w:rPr>
            <w:webHidden/>
          </w:rPr>
          <w:tab/>
        </w:r>
        <w:r w:rsidR="00286BC1">
          <w:rPr>
            <w:webHidden/>
          </w:rPr>
          <w:fldChar w:fldCharType="begin"/>
        </w:r>
        <w:r w:rsidR="00286BC1">
          <w:rPr>
            <w:webHidden/>
          </w:rPr>
          <w:instrText xml:space="preserve"> PAGEREF _Toc126310041 \h </w:instrText>
        </w:r>
        <w:r w:rsidR="00286BC1">
          <w:rPr>
            <w:webHidden/>
          </w:rPr>
        </w:r>
        <w:r w:rsidR="00286BC1">
          <w:rPr>
            <w:webHidden/>
          </w:rPr>
          <w:fldChar w:fldCharType="separate"/>
        </w:r>
        <w:r w:rsidR="00286BC1">
          <w:rPr>
            <w:webHidden/>
          </w:rPr>
          <w:t>14</w:t>
        </w:r>
        <w:r w:rsidR="00286BC1">
          <w:rPr>
            <w:webHidden/>
          </w:rPr>
          <w:fldChar w:fldCharType="end"/>
        </w:r>
      </w:hyperlink>
    </w:p>
    <w:p w14:paraId="5ED93B6B" w14:textId="418E6368" w:rsidR="006879F1" w:rsidRPr="00B46E13" w:rsidRDefault="009448E7" w:rsidP="00287EAC">
      <w:pPr>
        <w:tabs>
          <w:tab w:val="left" w:pos="851"/>
        </w:tabs>
        <w:rPr>
          <w:rFonts w:ascii="Calibri" w:hAnsi="Calibri"/>
          <w:noProof/>
          <w:szCs w:val="22"/>
        </w:rPr>
      </w:pPr>
      <w:r w:rsidRPr="00B46E13">
        <w:rPr>
          <w:b/>
          <w:noProof/>
          <w:sz w:val="20"/>
          <w:szCs w:val="20"/>
        </w:rPr>
        <w:fldChar w:fldCharType="end"/>
      </w:r>
      <w:r w:rsidR="00287EAC" w:rsidRPr="00B46E13">
        <w:rPr>
          <w:b/>
          <w:noProof/>
          <w:sz w:val="20"/>
          <w:szCs w:val="20"/>
        </w:rPr>
        <w:tab/>
      </w:r>
    </w:p>
    <w:p w14:paraId="3FE9D380" w14:textId="52753B0D" w:rsidR="00D171B9" w:rsidRPr="009E6BEB" w:rsidRDefault="006879F1" w:rsidP="00D171B9">
      <w:pPr>
        <w:pStyle w:val="Nadpis1"/>
      </w:pPr>
      <w:r w:rsidRPr="00B46E13">
        <w:rPr>
          <w:noProof/>
          <w:sz w:val="20"/>
          <w:szCs w:val="20"/>
        </w:rPr>
        <w:br w:type="page"/>
      </w:r>
      <w:bookmarkStart w:id="2" w:name="_Toc337734803"/>
      <w:bookmarkStart w:id="3" w:name="_Toc126310023"/>
      <w:bookmarkEnd w:id="0"/>
      <w:bookmarkEnd w:id="1"/>
      <w:bookmarkEnd w:id="2"/>
      <w:r w:rsidR="000B4CFC" w:rsidRPr="00B46E13">
        <w:lastRenderedPageBreak/>
        <w:t>Úč</w:t>
      </w:r>
      <w:bookmarkStart w:id="4" w:name="_Toc494457755"/>
      <w:r w:rsidR="00D171B9">
        <w:t>el dokument</w:t>
      </w:r>
      <w:bookmarkEnd w:id="3"/>
      <w:r w:rsidR="00D171B9">
        <w:t xml:space="preserve"> </w:t>
      </w:r>
      <w:bookmarkEnd w:id="4"/>
    </w:p>
    <w:p w14:paraId="0863BABB" w14:textId="77777777" w:rsidR="00D171B9" w:rsidRPr="009E6BEB" w:rsidRDefault="00D171B9" w:rsidP="00D171B9">
      <w:r w:rsidRPr="009E6BEB">
        <w:t xml:space="preserve">Pro účely zjednodušení a urychlení implementace AIS v oblasti připojení na Informační systém základních registrů vznikl referenční agent, který demonstruje některé možné způsoby připojení. Konkrétně jde o připojení z prostředí Java a prostředí .NET. </w:t>
      </w:r>
    </w:p>
    <w:p w14:paraId="74FF5A9E" w14:textId="77777777" w:rsidR="00D171B9" w:rsidRPr="009E6BEB" w:rsidRDefault="00D171B9" w:rsidP="00D171B9">
      <w:r w:rsidRPr="009E6BEB">
        <w:t xml:space="preserve">Pro obě prostředí vznikly jednoduché aplikace, které demonstrují způsob volání webových služeb na </w:t>
      </w:r>
      <w:proofErr w:type="spellStart"/>
      <w:r w:rsidRPr="009E6BEB">
        <w:t>eGON</w:t>
      </w:r>
      <w:proofErr w:type="spellEnd"/>
      <w:r w:rsidRPr="009E6BEB">
        <w:t xml:space="preserve"> rozhraní. Aplikace si nekladou za cíl postihnout problematiku použití v libovolné konfiguraci, demonstrují základní principy a způsoby použití rozhraní.</w:t>
      </w:r>
    </w:p>
    <w:p w14:paraId="03445291" w14:textId="77777777" w:rsidR="00D171B9" w:rsidRPr="009E6BEB" w:rsidRDefault="00D171B9" w:rsidP="00D171B9">
      <w:r w:rsidRPr="009E6BEB">
        <w:t>Tento dokument popisuje část implementace referenčního agenta pro prostředí .NET.</w:t>
      </w:r>
    </w:p>
    <w:p w14:paraId="6F203F31" w14:textId="77777777" w:rsidR="00D171B9" w:rsidRPr="009E6BEB" w:rsidRDefault="00D171B9" w:rsidP="00D171B9">
      <w:r w:rsidRPr="009E6BEB">
        <w:t>Obecný popis referenčního agenta (použité služby, certifikáty, testovací data, a podobně) je v samostatném dokumentu – „ISZR Referenční agent.docx“.</w:t>
      </w:r>
    </w:p>
    <w:p w14:paraId="432535B0" w14:textId="766742AD" w:rsidR="00D171B9" w:rsidRDefault="00D171B9" w:rsidP="00D171B9">
      <w:r w:rsidRPr="009E6BEB">
        <w:t>Popis referenčního agen</w:t>
      </w:r>
      <w:r>
        <w:t>t</w:t>
      </w:r>
      <w:r w:rsidRPr="009E6BEB">
        <w:t>a pro prostředí Java je v samostatném dokumentu.</w:t>
      </w:r>
    </w:p>
    <w:p w14:paraId="10C2A9F5" w14:textId="56F47B1D" w:rsidR="00360DDD" w:rsidRDefault="00360DDD" w:rsidP="00360DDD">
      <w:pPr>
        <w:pStyle w:val="Nadpis2"/>
      </w:pPr>
      <w:bookmarkStart w:id="5" w:name="_Toc126310024"/>
      <w:r>
        <w:t>Slovník pojmů</w:t>
      </w:r>
      <w:bookmarkEnd w:id="5"/>
      <w:r>
        <w:t xml:space="preserve"> </w:t>
      </w:r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1533"/>
        <w:gridCol w:w="7627"/>
      </w:tblGrid>
      <w:tr w:rsidR="00360DDD" w14:paraId="6C2422E1" w14:textId="77777777" w:rsidTr="00E35690">
        <w:tc>
          <w:tcPr>
            <w:tcW w:w="1134" w:type="dxa"/>
            <w:shd w:val="clear" w:color="auto" w:fill="DEEAF6" w:themeFill="accent1" w:themeFillTint="33"/>
            <w:vAlign w:val="bottom"/>
          </w:tcPr>
          <w:p w14:paraId="16FECA63" w14:textId="754A305D" w:rsidR="00360DDD" w:rsidRPr="009A79A6" w:rsidRDefault="00360DDD" w:rsidP="00360DDD">
            <w:pPr>
              <w:rPr>
                <w:b/>
              </w:rPr>
            </w:pPr>
            <w:r>
              <w:t xml:space="preserve">Pojem/Zkratka </w:t>
            </w:r>
          </w:p>
        </w:tc>
        <w:tc>
          <w:tcPr>
            <w:tcW w:w="7970" w:type="dxa"/>
            <w:shd w:val="clear" w:color="auto" w:fill="DEEAF6" w:themeFill="accent1" w:themeFillTint="33"/>
            <w:vAlign w:val="bottom"/>
          </w:tcPr>
          <w:p w14:paraId="47A6FC26" w14:textId="1C56CA6D" w:rsidR="00360DDD" w:rsidRPr="009A79A6" w:rsidRDefault="00360DDD" w:rsidP="00360DDD">
            <w:pPr>
              <w:rPr>
                <w:b/>
              </w:rPr>
            </w:pPr>
            <w:r>
              <w:t xml:space="preserve">Význam </w:t>
            </w:r>
          </w:p>
        </w:tc>
      </w:tr>
      <w:tr w:rsidR="00360DDD" w14:paraId="4D10983D" w14:textId="77777777" w:rsidTr="00C80A42">
        <w:tc>
          <w:tcPr>
            <w:tcW w:w="1134" w:type="dxa"/>
          </w:tcPr>
          <w:p w14:paraId="415B1337" w14:textId="77777777" w:rsidR="00360DDD" w:rsidRDefault="00360DDD" w:rsidP="00C80A42">
            <w:r>
              <w:t>AIS</w:t>
            </w:r>
          </w:p>
        </w:tc>
        <w:tc>
          <w:tcPr>
            <w:tcW w:w="7970" w:type="dxa"/>
          </w:tcPr>
          <w:p w14:paraId="5DFCFA06" w14:textId="77777777" w:rsidR="00360DDD" w:rsidRDefault="00360DDD" w:rsidP="00C80A42">
            <w:r>
              <w:t>Agendový informační systém</w:t>
            </w:r>
          </w:p>
        </w:tc>
      </w:tr>
      <w:tr w:rsidR="00360DDD" w14:paraId="7170FE86" w14:textId="77777777" w:rsidTr="00C80A42">
        <w:tc>
          <w:tcPr>
            <w:tcW w:w="1134" w:type="dxa"/>
          </w:tcPr>
          <w:p w14:paraId="10AD30C2" w14:textId="77777777" w:rsidR="00360DDD" w:rsidRDefault="00360DDD" w:rsidP="00C80A42">
            <w:proofErr w:type="spellStart"/>
            <w:r>
              <w:t>ISoISVS</w:t>
            </w:r>
            <w:proofErr w:type="spellEnd"/>
          </w:p>
        </w:tc>
        <w:tc>
          <w:tcPr>
            <w:tcW w:w="7970" w:type="dxa"/>
          </w:tcPr>
          <w:p w14:paraId="5F3438B9" w14:textId="77777777" w:rsidR="00360DDD" w:rsidRDefault="00360DDD" w:rsidP="00C80A42">
            <w:r>
              <w:t>Informační systém o informačních systémech veřejné správy</w:t>
            </w:r>
          </w:p>
        </w:tc>
      </w:tr>
      <w:tr w:rsidR="00360DDD" w14:paraId="696E674B" w14:textId="77777777" w:rsidTr="00C80A42">
        <w:tc>
          <w:tcPr>
            <w:tcW w:w="1134" w:type="dxa"/>
          </w:tcPr>
          <w:p w14:paraId="16E15B69" w14:textId="77777777" w:rsidR="00360DDD" w:rsidRDefault="00360DDD" w:rsidP="00C80A42">
            <w:r>
              <w:t>ISZR</w:t>
            </w:r>
          </w:p>
        </w:tc>
        <w:tc>
          <w:tcPr>
            <w:tcW w:w="7970" w:type="dxa"/>
          </w:tcPr>
          <w:p w14:paraId="5E7C8104" w14:textId="77777777" w:rsidR="00360DDD" w:rsidRDefault="00360DDD" w:rsidP="00C80A42">
            <w:r>
              <w:t>Informační systém základních registrů</w:t>
            </w:r>
          </w:p>
        </w:tc>
      </w:tr>
      <w:tr w:rsidR="00360DDD" w14:paraId="3A649351" w14:textId="77777777" w:rsidTr="00C80A42">
        <w:tc>
          <w:tcPr>
            <w:tcW w:w="1134" w:type="dxa"/>
          </w:tcPr>
          <w:p w14:paraId="4B7D9737" w14:textId="77777777" w:rsidR="00360DDD" w:rsidRDefault="00360DDD" w:rsidP="00C80A42">
            <w:r>
              <w:t>RA</w:t>
            </w:r>
          </w:p>
        </w:tc>
        <w:tc>
          <w:tcPr>
            <w:tcW w:w="7970" w:type="dxa"/>
          </w:tcPr>
          <w:p w14:paraId="2C1EF332" w14:textId="77777777" w:rsidR="00360DDD" w:rsidRDefault="00360DDD" w:rsidP="00C80A42">
            <w:r>
              <w:t>Referenční agent</w:t>
            </w:r>
          </w:p>
        </w:tc>
      </w:tr>
      <w:tr w:rsidR="00360DDD" w14:paraId="2DAF3EFD" w14:textId="77777777" w:rsidTr="00C80A42">
        <w:tc>
          <w:tcPr>
            <w:tcW w:w="1134" w:type="dxa"/>
          </w:tcPr>
          <w:p w14:paraId="3F744F36" w14:textId="77777777" w:rsidR="00360DDD" w:rsidRDefault="00360DDD" w:rsidP="00C80A42">
            <w:r>
              <w:t>ROB</w:t>
            </w:r>
          </w:p>
        </w:tc>
        <w:tc>
          <w:tcPr>
            <w:tcW w:w="7970" w:type="dxa"/>
          </w:tcPr>
          <w:p w14:paraId="6C0F9AB7" w14:textId="77777777" w:rsidR="00360DDD" w:rsidRDefault="00360DDD" w:rsidP="00C80A42">
            <w:r>
              <w:t>Registr obyvatel</w:t>
            </w:r>
          </w:p>
        </w:tc>
      </w:tr>
      <w:tr w:rsidR="00360DDD" w14:paraId="07B74740" w14:textId="77777777" w:rsidTr="00C80A42">
        <w:tc>
          <w:tcPr>
            <w:tcW w:w="1134" w:type="dxa"/>
          </w:tcPr>
          <w:p w14:paraId="371047F4" w14:textId="77777777" w:rsidR="00360DDD" w:rsidRDefault="00360DDD" w:rsidP="00C80A42">
            <w:r>
              <w:t>ROS</w:t>
            </w:r>
          </w:p>
        </w:tc>
        <w:tc>
          <w:tcPr>
            <w:tcW w:w="7970" w:type="dxa"/>
          </w:tcPr>
          <w:p w14:paraId="06A51F88" w14:textId="77777777" w:rsidR="00360DDD" w:rsidRDefault="00360DDD" w:rsidP="00C80A42">
            <w:r>
              <w:t>Registr osob</w:t>
            </w:r>
          </w:p>
        </w:tc>
      </w:tr>
      <w:tr w:rsidR="00360DDD" w14:paraId="6482F600" w14:textId="77777777" w:rsidTr="00C80A42">
        <w:tc>
          <w:tcPr>
            <w:tcW w:w="1134" w:type="dxa"/>
          </w:tcPr>
          <w:p w14:paraId="1D35277C" w14:textId="77777777" w:rsidR="00360DDD" w:rsidRDefault="00360DDD" w:rsidP="00C80A42">
            <w:r>
              <w:t>RUIAN</w:t>
            </w:r>
          </w:p>
        </w:tc>
        <w:tc>
          <w:tcPr>
            <w:tcW w:w="7970" w:type="dxa"/>
          </w:tcPr>
          <w:p w14:paraId="1B389398" w14:textId="77777777" w:rsidR="00360DDD" w:rsidRDefault="00360DDD" w:rsidP="00C80A42">
            <w:r>
              <w:t>Registr územní identifikace, adres a nemovitostí</w:t>
            </w:r>
          </w:p>
        </w:tc>
      </w:tr>
      <w:tr w:rsidR="00360DDD" w14:paraId="688D9B06" w14:textId="77777777" w:rsidTr="00C80A42">
        <w:tc>
          <w:tcPr>
            <w:tcW w:w="1134" w:type="dxa"/>
          </w:tcPr>
          <w:p w14:paraId="0F24384B" w14:textId="77777777" w:rsidR="00360DDD" w:rsidRDefault="00360DDD" w:rsidP="00C80A42">
            <w:r>
              <w:t>UI</w:t>
            </w:r>
          </w:p>
        </w:tc>
        <w:tc>
          <w:tcPr>
            <w:tcW w:w="7970" w:type="dxa"/>
          </w:tcPr>
          <w:p w14:paraId="7B9043FF" w14:textId="77777777" w:rsidR="00360DDD" w:rsidRDefault="00360DDD" w:rsidP="00C80A42">
            <w:r>
              <w:t>User interface – uživatelské rozhraní</w:t>
            </w:r>
          </w:p>
        </w:tc>
      </w:tr>
      <w:tr w:rsidR="00360DDD" w14:paraId="26B38661" w14:textId="77777777" w:rsidTr="00C80A42">
        <w:tc>
          <w:tcPr>
            <w:tcW w:w="1134" w:type="dxa"/>
          </w:tcPr>
          <w:p w14:paraId="1B812C18" w14:textId="77777777" w:rsidR="00360DDD" w:rsidRDefault="00360DDD" w:rsidP="00C80A42">
            <w:r>
              <w:t>WS</w:t>
            </w:r>
          </w:p>
        </w:tc>
        <w:tc>
          <w:tcPr>
            <w:tcW w:w="7970" w:type="dxa"/>
          </w:tcPr>
          <w:p w14:paraId="4585524F" w14:textId="77777777" w:rsidR="00360DDD" w:rsidRDefault="00360DDD" w:rsidP="00C80A42">
            <w:r>
              <w:t>Webová služba</w:t>
            </w:r>
          </w:p>
        </w:tc>
      </w:tr>
    </w:tbl>
    <w:p w14:paraId="5036FD5F" w14:textId="77777777" w:rsidR="00360DDD" w:rsidRPr="005A73D3" w:rsidRDefault="00360DDD" w:rsidP="00360DDD">
      <w:r w:rsidRPr="005A73D3">
        <w:br w:type="page"/>
      </w:r>
    </w:p>
    <w:p w14:paraId="7275E8B2" w14:textId="77777777" w:rsidR="00D171B9" w:rsidRPr="009E6BEB" w:rsidRDefault="00D171B9" w:rsidP="00D171B9"/>
    <w:p w14:paraId="0589674D" w14:textId="77777777" w:rsidR="00D171B9" w:rsidRPr="009E6BEB" w:rsidRDefault="00D171B9" w:rsidP="00D171B9">
      <w:pPr>
        <w:pStyle w:val="Nadpis1"/>
        <w:spacing w:before="480" w:after="0" w:line="276" w:lineRule="auto"/>
      </w:pPr>
      <w:bookmarkStart w:id="6" w:name="_Toc494457756"/>
      <w:bookmarkStart w:id="7" w:name="_Toc126310025"/>
      <w:bookmarkStart w:id="8" w:name="_Hlk126320799"/>
      <w:r w:rsidRPr="009E6BEB">
        <w:t>Copyright a záruka</w:t>
      </w:r>
      <w:bookmarkEnd w:id="6"/>
      <w:bookmarkEnd w:id="7"/>
    </w:p>
    <w:p w14:paraId="034C9798" w14:textId="77777777" w:rsidR="00D171B9" w:rsidRPr="009E6BEB" w:rsidRDefault="00D171B9" w:rsidP="00D171B9">
      <w:r w:rsidRPr="00931D20">
        <w:t xml:space="preserve">Zdrojový kód aplikace i přeloženou aplikaci lze použít libovolným způsobem. </w:t>
      </w:r>
      <w:r>
        <w:t>Tvůrce</w:t>
      </w:r>
      <w:r w:rsidRPr="00931D20">
        <w:t xml:space="preserve"> </w:t>
      </w:r>
      <w:r>
        <w:t>aplikace a ostatních částí</w:t>
      </w:r>
      <w:r w:rsidRPr="00931D20">
        <w:t xml:space="preserve"> (aplikace, zdrojové kódy, dokumentace, certifikát, ostatní soubory</w:t>
      </w:r>
      <w:r>
        <w:t xml:space="preserve"> a další</w:t>
      </w:r>
      <w:r w:rsidRPr="00931D20">
        <w:t>) není v žádném ohledu odpovědný za jakýkoliv důsledek přímo nebo nepřímo</w:t>
      </w:r>
      <w:r>
        <w:t xml:space="preserve"> vzniklý v souvislosti s libovolnou částí díla</w:t>
      </w:r>
      <w:r w:rsidRPr="00931D20">
        <w:t>.</w:t>
      </w:r>
    </w:p>
    <w:p w14:paraId="2C60528D" w14:textId="77777777" w:rsidR="00D171B9" w:rsidRPr="009E6BEB" w:rsidRDefault="00D171B9" w:rsidP="00D171B9">
      <w:pPr>
        <w:pStyle w:val="Nadpis1"/>
        <w:spacing w:before="480" w:after="0" w:line="276" w:lineRule="auto"/>
      </w:pPr>
      <w:bookmarkStart w:id="9" w:name="_Toc494457757"/>
      <w:bookmarkStart w:id="10" w:name="_Toc126310026"/>
      <w:bookmarkEnd w:id="8"/>
      <w:r w:rsidRPr="009E6BEB">
        <w:t>Referenční agent pro prostředí .NET Framework</w:t>
      </w:r>
      <w:bookmarkEnd w:id="9"/>
      <w:bookmarkEnd w:id="10"/>
    </w:p>
    <w:p w14:paraId="064BA4C6" w14:textId="77777777" w:rsidR="00D171B9" w:rsidRPr="009E6BEB" w:rsidRDefault="00D171B9" w:rsidP="00D171B9">
      <w:r w:rsidRPr="009E6BEB">
        <w:t xml:space="preserve">Tato kapitola obsahuje popis referenčního klienta pro prostředí Microsoft .NET Framework. Referenční klient je </w:t>
      </w:r>
      <w:proofErr w:type="spellStart"/>
      <w:r w:rsidRPr="00E5125B">
        <w:rPr>
          <w:i/>
        </w:rPr>
        <w:t>WinForms</w:t>
      </w:r>
      <w:proofErr w:type="spellEnd"/>
      <w:r w:rsidRPr="009E6BEB">
        <w:t xml:space="preserve"> aplikace, která umožňuje volání vybraných </w:t>
      </w:r>
      <w:proofErr w:type="spellStart"/>
      <w:r w:rsidRPr="009E6BEB">
        <w:t>eGON</w:t>
      </w:r>
      <w:proofErr w:type="spellEnd"/>
      <w:r w:rsidRPr="009E6BEB">
        <w:t xml:space="preserve"> služeb ISZR. </w:t>
      </w:r>
    </w:p>
    <w:p w14:paraId="1EFCF73B" w14:textId="77777777" w:rsidR="00D171B9" w:rsidRPr="009E6BEB" w:rsidRDefault="00D171B9" w:rsidP="00D171B9">
      <w:pPr>
        <w:pStyle w:val="Nadpis2"/>
        <w:spacing w:after="0" w:line="276" w:lineRule="auto"/>
      </w:pPr>
      <w:bookmarkStart w:id="11" w:name="_Toc494457758"/>
      <w:bookmarkStart w:id="12" w:name="_Toc126310027"/>
      <w:r w:rsidRPr="009E6BEB">
        <w:t>Úvod</w:t>
      </w:r>
      <w:bookmarkEnd w:id="11"/>
      <w:bookmarkEnd w:id="12"/>
    </w:p>
    <w:p w14:paraId="69A547DB" w14:textId="3BDB375E" w:rsidR="00D171B9" w:rsidRPr="009E6BEB" w:rsidRDefault="00D171B9" w:rsidP="00D171B9">
      <w:r w:rsidRPr="009E6BEB">
        <w:t>RA pro prostředí .NET je připraven pro prostředí .NET Framework 4.</w:t>
      </w:r>
      <w:r>
        <w:t>8</w:t>
      </w:r>
      <w:r w:rsidRPr="009E6BEB">
        <w:t xml:space="preserve">. Je připraven jako </w:t>
      </w:r>
      <w:proofErr w:type="spellStart"/>
      <w:r w:rsidRPr="009E6BEB">
        <w:t>solution</w:t>
      </w:r>
      <w:proofErr w:type="spellEnd"/>
      <w:r w:rsidRPr="009E6BEB">
        <w:t xml:space="preserve"> pro vývojové prostředí Microsoft </w:t>
      </w:r>
      <w:proofErr w:type="spellStart"/>
      <w:r w:rsidRPr="009E6BEB">
        <w:t>Visual</w:t>
      </w:r>
      <w:proofErr w:type="spellEnd"/>
      <w:r w:rsidRPr="009E6BEB">
        <w:t xml:space="preserve"> Studio 20</w:t>
      </w:r>
      <w:r>
        <w:t>22</w:t>
      </w:r>
      <w:r w:rsidRPr="009E6BEB">
        <w:t xml:space="preserve">. Součástí připravené </w:t>
      </w:r>
      <w:proofErr w:type="spellStart"/>
      <w:r w:rsidRPr="009E6BEB">
        <w:t>solution</w:t>
      </w:r>
      <w:proofErr w:type="spellEnd"/>
      <w:r w:rsidRPr="009E6BEB">
        <w:t xml:space="preserve"> jsou</w:t>
      </w:r>
      <w:r w:rsidR="00CA38C4">
        <w:t xml:space="preserve"> komentované zdrojové kódy.</w:t>
      </w:r>
    </w:p>
    <w:p w14:paraId="65D0C66C" w14:textId="77777777" w:rsidR="00D171B9" w:rsidRPr="009E6BEB" w:rsidRDefault="00D171B9" w:rsidP="00D171B9">
      <w:pPr>
        <w:jc w:val="left"/>
        <w:rPr>
          <w:rFonts w:asciiTheme="majorHAnsi" w:eastAsiaTheme="majorEastAsia" w:hAnsiTheme="majorHAnsi" w:cstheme="majorBidi"/>
          <w:b/>
          <w:bCs/>
          <w:color w:val="5B9BD5" w:themeColor="accent1"/>
          <w:sz w:val="26"/>
          <w:szCs w:val="26"/>
        </w:rPr>
      </w:pPr>
      <w:r w:rsidRPr="009E6BEB">
        <w:br w:type="page"/>
      </w:r>
    </w:p>
    <w:p w14:paraId="15590084" w14:textId="77777777" w:rsidR="00D171B9" w:rsidRPr="009E6BEB" w:rsidRDefault="00D171B9" w:rsidP="00D171B9">
      <w:pPr>
        <w:pStyle w:val="Nadpis2"/>
        <w:spacing w:after="0" w:line="276" w:lineRule="auto"/>
      </w:pPr>
      <w:bookmarkStart w:id="13" w:name="_Toc494457759"/>
      <w:bookmarkStart w:id="14" w:name="_Toc126310028"/>
      <w:r w:rsidRPr="009E6BEB">
        <w:lastRenderedPageBreak/>
        <w:t>Uživatelské rozhraní</w:t>
      </w:r>
      <w:bookmarkEnd w:id="13"/>
      <w:bookmarkEnd w:id="14"/>
    </w:p>
    <w:p w14:paraId="12759548" w14:textId="77777777" w:rsidR="00D171B9" w:rsidRPr="009E6BEB" w:rsidRDefault="00D171B9" w:rsidP="00D171B9">
      <w:r w:rsidRPr="009E6BEB">
        <w:t>Na následujícím obrázku je znázorněno uživatelské rozhraní referenčního agenta v prostředí .NET.</w:t>
      </w:r>
    </w:p>
    <w:p w14:paraId="43ECB004" w14:textId="655D428C" w:rsidR="00D171B9" w:rsidRPr="009E6BEB" w:rsidRDefault="004469B5" w:rsidP="00D171B9">
      <w:pPr>
        <w:jc w:val="center"/>
      </w:pPr>
      <w:r w:rsidRPr="004469B5">
        <w:rPr>
          <w:noProof/>
        </w:rPr>
        <w:drawing>
          <wp:inline distT="0" distB="0" distL="0" distR="0" wp14:anchorId="45CECEB3" wp14:editId="29DC7AB3">
            <wp:extent cx="5200917" cy="4324572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917" cy="432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96084" w14:textId="77777777" w:rsidR="00D171B9" w:rsidRPr="009E6BEB" w:rsidRDefault="00D171B9" w:rsidP="00D171B9">
      <w:r w:rsidRPr="009E6BEB">
        <w:t>Uživatelské rozhraní je rozděleno na několik základních panelů, které jsou popsány v následujících kapitolách.</w:t>
      </w:r>
    </w:p>
    <w:p w14:paraId="5068AAB4" w14:textId="77777777" w:rsidR="00D171B9" w:rsidRPr="009E6BEB" w:rsidRDefault="00D171B9" w:rsidP="00D171B9">
      <w:pPr>
        <w:pStyle w:val="Nadpis3"/>
      </w:pPr>
      <w:bookmarkStart w:id="15" w:name="_Toc494457760"/>
      <w:bookmarkStart w:id="16" w:name="_Toc126310029"/>
      <w:r w:rsidRPr="009E6BEB">
        <w:t>UI panel – Základní</w:t>
      </w:r>
      <w:bookmarkEnd w:id="15"/>
      <w:bookmarkEnd w:id="16"/>
    </w:p>
    <w:p w14:paraId="5A6993CE" w14:textId="6B3421A1" w:rsidR="00D171B9" w:rsidRPr="009E6BEB" w:rsidRDefault="00E54BBB" w:rsidP="00D171B9">
      <w:r w:rsidRPr="00E54BBB">
        <w:rPr>
          <w:noProof/>
        </w:rPr>
        <w:drawing>
          <wp:inline distT="0" distB="0" distL="0" distR="0" wp14:anchorId="49FB13BA" wp14:editId="73CD6D56">
            <wp:extent cx="3290592" cy="793750"/>
            <wp:effectExtent l="0" t="0" r="5080" b="6350"/>
            <wp:docPr id="11" name="Obrázek 1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ek 11" descr="Obsah obrázku text&#10;&#10;Popis byl vytvořen automaticky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99751" cy="795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582C91" w14:textId="77777777" w:rsidR="00D171B9" w:rsidRPr="009E6BEB" w:rsidRDefault="00D171B9" w:rsidP="00D171B9">
      <w:r w:rsidRPr="009E6BEB">
        <w:t>V tomto panelu:</w:t>
      </w:r>
    </w:p>
    <w:p w14:paraId="14B26B47" w14:textId="77777777" w:rsidR="00D171B9" w:rsidRPr="009E6BEB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>
        <w:t>Zadá se</w:t>
      </w:r>
      <w:r w:rsidRPr="009E6BEB">
        <w:t xml:space="preserve"> certifikát, který</w:t>
      </w:r>
      <w:r>
        <w:t xml:space="preserve"> se</w:t>
      </w:r>
      <w:r w:rsidRPr="009E6BEB">
        <w:t xml:space="preserve"> </w:t>
      </w:r>
      <w:r>
        <w:t>použije</w:t>
      </w:r>
      <w:r w:rsidRPr="009E6BEB">
        <w:t xml:space="preserve"> pro přístup k </w:t>
      </w:r>
      <w:proofErr w:type="spellStart"/>
      <w:r w:rsidRPr="009E6BEB">
        <w:t>eGON</w:t>
      </w:r>
      <w:proofErr w:type="spellEnd"/>
      <w:r w:rsidRPr="009E6BEB">
        <w:t xml:space="preserve"> rozhraní. </w:t>
      </w:r>
      <w:r>
        <w:t>Vybere certifikát uložený na disku.</w:t>
      </w:r>
    </w:p>
    <w:p w14:paraId="1BCA49E7" w14:textId="77777777" w:rsidR="00D171B9" w:rsidRPr="009E6BEB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 w:rsidRPr="009E6BEB">
        <w:t xml:space="preserve">Je možné nastavit výchozí hodnoty ve všech polích formuláře, pomocí tlačítka </w:t>
      </w:r>
      <w:r w:rsidRPr="00E5125B">
        <w:rPr>
          <w:i/>
        </w:rPr>
        <w:t>Demo</w:t>
      </w:r>
      <w:r w:rsidRPr="009E6BEB">
        <w:t>.</w:t>
      </w:r>
    </w:p>
    <w:p w14:paraId="3A81E4DB" w14:textId="77777777" w:rsidR="00D171B9" w:rsidRPr="009E6BEB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 w:rsidRPr="009E6BEB">
        <w:t xml:space="preserve">Je možné zvolit ignorování chyb na vstupu od uživatele. RA před voláním </w:t>
      </w:r>
      <w:proofErr w:type="spellStart"/>
      <w:r w:rsidRPr="009E6BEB">
        <w:t>eGON</w:t>
      </w:r>
      <w:proofErr w:type="spellEnd"/>
      <w:r w:rsidRPr="009E6BEB">
        <w:t xml:space="preserve"> služeb kontroluje nastavení systémových dat volání a v případě chyb toto volání neprovede a na chybu upozorní. Při nastavení této možnosti je možné provést volání i s nevyplněnými hodnotami systémové hlavičky.</w:t>
      </w:r>
    </w:p>
    <w:p w14:paraId="24357968" w14:textId="77777777" w:rsidR="00D171B9" w:rsidRPr="009E6BEB" w:rsidRDefault="00D171B9" w:rsidP="00D171B9">
      <w:pPr>
        <w:pStyle w:val="Nadpis3"/>
      </w:pPr>
      <w:bookmarkStart w:id="17" w:name="_Toc494457761"/>
      <w:bookmarkStart w:id="18" w:name="_Toc126310030"/>
      <w:r w:rsidRPr="009E6BEB">
        <w:lastRenderedPageBreak/>
        <w:t>UI panel – Systémová data</w:t>
      </w:r>
      <w:bookmarkEnd w:id="17"/>
      <w:bookmarkEnd w:id="18"/>
    </w:p>
    <w:p w14:paraId="327F4813" w14:textId="6B407C77" w:rsidR="00D171B9" w:rsidRPr="009E6BEB" w:rsidRDefault="00E54BBB" w:rsidP="00D171B9">
      <w:r w:rsidRPr="00E54BBB">
        <w:rPr>
          <w:noProof/>
        </w:rPr>
        <w:drawing>
          <wp:inline distT="0" distB="0" distL="0" distR="0" wp14:anchorId="23F3D692" wp14:editId="5B0F3C79">
            <wp:extent cx="3549650" cy="974091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73508" cy="980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CCAB5" w14:textId="77777777" w:rsidR="00D171B9" w:rsidRDefault="00D171B9" w:rsidP="00D171B9">
      <w:r w:rsidRPr="009E6BEB">
        <w:t xml:space="preserve">V tomto </w:t>
      </w:r>
      <w:r>
        <w:t>panelu se zadávají data pro systémovou hlavičku odesílanou přes webovou službu. Jde o tyto údaje:</w:t>
      </w:r>
    </w:p>
    <w:p w14:paraId="17F95860" w14:textId="77777777" w:rsidR="00D171B9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 w:rsidRPr="00E5125B">
        <w:rPr>
          <w:i/>
        </w:rPr>
        <w:t>Kód AIS</w:t>
      </w:r>
      <w:r>
        <w:t xml:space="preserve"> – je přidělen při vydáváni certifikátu pro přístup k </w:t>
      </w:r>
      <w:proofErr w:type="spellStart"/>
      <w:r>
        <w:t>eGON</w:t>
      </w:r>
      <w:proofErr w:type="spellEnd"/>
      <w:r>
        <w:t xml:space="preserve"> rozhraní (obvykle ID AIS v </w:t>
      </w:r>
      <w:proofErr w:type="spellStart"/>
      <w:r>
        <w:t>ISoISVS</w:t>
      </w:r>
      <w:proofErr w:type="spellEnd"/>
      <w:r>
        <w:t>).</w:t>
      </w:r>
    </w:p>
    <w:p w14:paraId="53C00D73" w14:textId="77777777" w:rsidR="00D171B9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 w:rsidRPr="00E5125B">
        <w:rPr>
          <w:i/>
        </w:rPr>
        <w:t>Kód agendy</w:t>
      </w:r>
      <w:r>
        <w:t xml:space="preserve"> – kód agendy, pro jejíž výkon je volána WS na </w:t>
      </w:r>
      <w:proofErr w:type="spellStart"/>
      <w:r>
        <w:t>eGON</w:t>
      </w:r>
      <w:proofErr w:type="spellEnd"/>
      <w:r>
        <w:t xml:space="preserve"> rozhraní ISZR.</w:t>
      </w:r>
      <w:r w:rsidRPr="009E6BEB">
        <w:t xml:space="preserve"> </w:t>
      </w:r>
    </w:p>
    <w:p w14:paraId="09D0E5EC" w14:textId="77777777" w:rsidR="00D171B9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 w:rsidRPr="00E5125B">
        <w:rPr>
          <w:i/>
        </w:rPr>
        <w:t xml:space="preserve">Kód </w:t>
      </w:r>
      <w:proofErr w:type="gramStart"/>
      <w:r w:rsidRPr="00E5125B">
        <w:rPr>
          <w:i/>
        </w:rPr>
        <w:t>role</w:t>
      </w:r>
      <w:r>
        <w:t xml:space="preserve"> - kód</w:t>
      </w:r>
      <w:proofErr w:type="gramEnd"/>
      <w:r>
        <w:t xml:space="preserve"> role, pro jejíž výkon je volána WS na </w:t>
      </w:r>
      <w:proofErr w:type="spellStart"/>
      <w:r>
        <w:t>eGON</w:t>
      </w:r>
      <w:proofErr w:type="spellEnd"/>
      <w:r>
        <w:t xml:space="preserve"> rozhraní ISZR.</w:t>
      </w:r>
    </w:p>
    <w:p w14:paraId="2E114CDA" w14:textId="77777777" w:rsidR="00D171B9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 w:rsidRPr="00E5125B">
        <w:rPr>
          <w:i/>
        </w:rPr>
        <w:t>Kód OVM</w:t>
      </w:r>
      <w:r>
        <w:t xml:space="preserve"> – OVM vykonávající činnost, pro jejíž účely je volána WS</w:t>
      </w:r>
    </w:p>
    <w:p w14:paraId="68BE10EC" w14:textId="2AE85F13" w:rsidR="00D171B9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 w:rsidRPr="00E5125B">
        <w:rPr>
          <w:i/>
        </w:rPr>
        <w:t>Autorizace</w:t>
      </w:r>
      <w:r>
        <w:rPr>
          <w:i/>
        </w:rPr>
        <w:t xml:space="preserve"> i</w:t>
      </w:r>
      <w:r w:rsidRPr="00E5125B">
        <w:rPr>
          <w:i/>
        </w:rPr>
        <w:t>nfo</w:t>
      </w:r>
      <w:r>
        <w:t xml:space="preserve"> – informace, které určují požadavek na výdej údajů a způsob zpracování služby v ISZR. Seznam povolených hodnot je uveden v dokumentaci </w:t>
      </w:r>
      <w:proofErr w:type="spellStart"/>
      <w:r>
        <w:t>eGON</w:t>
      </w:r>
      <w:proofErr w:type="spellEnd"/>
      <w:r>
        <w:t xml:space="preserve"> rozhraní na webu SZR.</w:t>
      </w:r>
    </w:p>
    <w:p w14:paraId="472D3A4B" w14:textId="5B0FF373" w:rsidR="00E54BBB" w:rsidRDefault="00E54BBB" w:rsidP="00E54BBB">
      <w:pPr>
        <w:pStyle w:val="Nadpis3"/>
      </w:pPr>
      <w:bookmarkStart w:id="19" w:name="_Toc126310031"/>
      <w:r>
        <w:t>Autorizace info</w:t>
      </w:r>
      <w:bookmarkEnd w:id="19"/>
    </w:p>
    <w:p w14:paraId="0DFB6FA7" w14:textId="658BA998" w:rsidR="00E54BBB" w:rsidRPr="00E54BBB" w:rsidRDefault="00E54BBB" w:rsidP="00E54BBB">
      <w:r>
        <w:t xml:space="preserve">Tlačítko Autorizace info zobrazí výběr </w:t>
      </w:r>
      <w:r w:rsidR="00DB3A71">
        <w:t>hodnot.</w:t>
      </w:r>
    </w:p>
    <w:p w14:paraId="6C96005F" w14:textId="43461367" w:rsidR="00E54BBB" w:rsidRDefault="00E54BBB" w:rsidP="00E54BBB">
      <w:r w:rsidRPr="00E54BBB">
        <w:rPr>
          <w:noProof/>
        </w:rPr>
        <w:drawing>
          <wp:inline distT="0" distB="0" distL="0" distR="0" wp14:anchorId="667EECA3" wp14:editId="2E490B5F">
            <wp:extent cx="3416476" cy="2914800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16476" cy="29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332BA" w14:textId="39F62BE6" w:rsidR="00E54BBB" w:rsidRDefault="00E54BBB" w:rsidP="00E54BBB"/>
    <w:p w14:paraId="33FEDDD0" w14:textId="77777777" w:rsidR="00DB3A71" w:rsidRPr="00E54BBB" w:rsidRDefault="00DB3A71" w:rsidP="00E54BBB"/>
    <w:p w14:paraId="5E9C23BF" w14:textId="77777777" w:rsidR="00D171B9" w:rsidRPr="009E6BEB" w:rsidRDefault="00D171B9" w:rsidP="00D171B9">
      <w:pPr>
        <w:pStyle w:val="Nadpis3"/>
      </w:pPr>
      <w:bookmarkStart w:id="20" w:name="_Toc494457762"/>
      <w:bookmarkStart w:id="21" w:name="_Toc126310032"/>
      <w:r w:rsidRPr="009E6BEB">
        <w:lastRenderedPageBreak/>
        <w:t>UI panel – ROB</w:t>
      </w:r>
      <w:bookmarkEnd w:id="20"/>
      <w:bookmarkEnd w:id="21"/>
    </w:p>
    <w:p w14:paraId="27143373" w14:textId="3E45D460" w:rsidR="00D171B9" w:rsidRPr="009E6BEB" w:rsidRDefault="00DB3A71" w:rsidP="00D171B9">
      <w:r w:rsidRPr="00DB3A71">
        <w:rPr>
          <w:noProof/>
        </w:rPr>
        <w:drawing>
          <wp:inline distT="0" distB="0" distL="0" distR="0" wp14:anchorId="17F13554" wp14:editId="40137E7A">
            <wp:extent cx="4159250" cy="2792360"/>
            <wp:effectExtent l="0" t="0" r="0" b="8255"/>
            <wp:docPr id="32" name="Obrázek 32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ázek 32" descr="Obsah obrázku stůl&#10;&#10;Popis byl vytvořen automaticky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93290" cy="281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68D2E" w14:textId="48AE6D11" w:rsidR="00D171B9" w:rsidRPr="009E6BEB" w:rsidRDefault="00D171B9" w:rsidP="00D171B9">
      <w:r w:rsidRPr="009E6BEB">
        <w:t xml:space="preserve">V tomto </w:t>
      </w:r>
      <w:r>
        <w:t xml:space="preserve">panelu se zadávají vybraná data pro volání služby </w:t>
      </w:r>
      <w:r w:rsidRPr="00956F47">
        <w:rPr>
          <w:i/>
        </w:rPr>
        <w:t>E</w:t>
      </w:r>
      <w:r>
        <w:rPr>
          <w:i/>
        </w:rPr>
        <w:t>278</w:t>
      </w:r>
      <w:r w:rsidRPr="00956F47">
        <w:rPr>
          <w:i/>
        </w:rPr>
        <w:t xml:space="preserve"> – robCtiPodleUdaju</w:t>
      </w:r>
      <w:r>
        <w:rPr>
          <w:i/>
        </w:rPr>
        <w:t>2</w:t>
      </w:r>
      <w:r>
        <w:t>. Termínem vybraná data se rozumí, že služba E278 podporuje různé způsoby vyhledávání</w:t>
      </w:r>
      <w:r w:rsidR="00DB3A71">
        <w:t>. Jsou zde checkboxy, pomocí kterých určíme, jestli se údaj použije v žádosti. Do políčka pro adresu, místo narození</w:t>
      </w:r>
      <w:r w:rsidR="004469B5">
        <w:t xml:space="preserve"> ČR</w:t>
      </w:r>
      <w:r w:rsidR="00DB3A71">
        <w:t xml:space="preserve"> a místo úmrtí </w:t>
      </w:r>
      <w:r w:rsidR="004469B5">
        <w:t xml:space="preserve">ČR </w:t>
      </w:r>
      <w:r w:rsidR="00DB3A71">
        <w:t xml:space="preserve">se </w:t>
      </w:r>
      <w:r w:rsidR="004469B5">
        <w:t>zadává číslo (referenční odkaz na RUIAN</w:t>
      </w:r>
      <w:r>
        <w:t xml:space="preserve">.  Po stlačení tlačítka </w:t>
      </w:r>
      <w:r w:rsidRPr="00E5125B">
        <w:rPr>
          <w:i/>
        </w:rPr>
        <w:t>E</w:t>
      </w:r>
      <w:r>
        <w:rPr>
          <w:i/>
        </w:rPr>
        <w:t>278</w:t>
      </w:r>
      <w:r>
        <w:t xml:space="preserve"> je služba vyvolána.</w:t>
      </w:r>
    </w:p>
    <w:p w14:paraId="0F6305B7" w14:textId="77777777" w:rsidR="00D171B9" w:rsidRPr="009E6BEB" w:rsidRDefault="00D171B9" w:rsidP="00D171B9">
      <w:pPr>
        <w:pStyle w:val="Nadpis3"/>
      </w:pPr>
      <w:bookmarkStart w:id="22" w:name="_Toc494457763"/>
      <w:bookmarkStart w:id="23" w:name="_Toc126310033"/>
      <w:r w:rsidRPr="009E6BEB">
        <w:t>UI panel – ROS</w:t>
      </w:r>
      <w:bookmarkEnd w:id="22"/>
      <w:bookmarkEnd w:id="23"/>
    </w:p>
    <w:p w14:paraId="64DEF573" w14:textId="51C48A14" w:rsidR="00D171B9" w:rsidRPr="009E6BEB" w:rsidRDefault="004469B5" w:rsidP="00D171B9">
      <w:r w:rsidRPr="004469B5">
        <w:rPr>
          <w:noProof/>
        </w:rPr>
        <w:drawing>
          <wp:inline distT="0" distB="0" distL="0" distR="0" wp14:anchorId="7BF1FB40" wp14:editId="7A2D9B50">
            <wp:extent cx="3516630" cy="330200"/>
            <wp:effectExtent l="0" t="0" r="762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17815" cy="330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B30EA" w14:textId="77777777" w:rsidR="00D171B9" w:rsidRPr="009E6BEB" w:rsidRDefault="00D171B9" w:rsidP="00D171B9">
      <w:r w:rsidRPr="009E6BEB">
        <w:t xml:space="preserve">V tomto </w:t>
      </w:r>
      <w:r>
        <w:t xml:space="preserve">panelu je možné volat službu ROS </w:t>
      </w:r>
      <w:r w:rsidRPr="002C2AE8">
        <w:rPr>
          <w:i/>
        </w:rPr>
        <w:t>– E2</w:t>
      </w:r>
      <w:r>
        <w:rPr>
          <w:i/>
        </w:rPr>
        <w:t>56</w:t>
      </w:r>
      <w:r w:rsidRPr="002C2AE8">
        <w:rPr>
          <w:i/>
        </w:rPr>
        <w:t xml:space="preserve"> – rosCtiIco</w:t>
      </w:r>
      <w:r>
        <w:rPr>
          <w:i/>
        </w:rPr>
        <w:t>2</w:t>
      </w:r>
      <w:r>
        <w:t xml:space="preserve">. Pro volání je třeba zadat IČO, po stlačení tlačítka </w:t>
      </w:r>
      <w:r w:rsidRPr="002C2AE8">
        <w:rPr>
          <w:i/>
        </w:rPr>
        <w:t>E2</w:t>
      </w:r>
      <w:r>
        <w:rPr>
          <w:i/>
        </w:rPr>
        <w:t>56</w:t>
      </w:r>
      <w:r>
        <w:t xml:space="preserve"> je služba vyvolána.</w:t>
      </w:r>
    </w:p>
    <w:p w14:paraId="09106FAE" w14:textId="77777777" w:rsidR="00D171B9" w:rsidRPr="009E6BEB" w:rsidRDefault="00D171B9" w:rsidP="00D171B9">
      <w:pPr>
        <w:pStyle w:val="Nadpis3"/>
      </w:pPr>
      <w:bookmarkStart w:id="24" w:name="_Toc494457764"/>
      <w:bookmarkStart w:id="25" w:name="_Toc126310034"/>
      <w:r w:rsidRPr="009E6BEB">
        <w:t>UI panel – ISZR</w:t>
      </w:r>
      <w:bookmarkEnd w:id="24"/>
      <w:bookmarkEnd w:id="25"/>
    </w:p>
    <w:p w14:paraId="5699248D" w14:textId="3AC4F00F" w:rsidR="00D171B9" w:rsidRPr="009E6BEB" w:rsidRDefault="004469B5" w:rsidP="00D171B9">
      <w:r w:rsidRPr="004469B5">
        <w:rPr>
          <w:noProof/>
        </w:rPr>
        <w:drawing>
          <wp:inline distT="0" distB="0" distL="0" distR="0" wp14:anchorId="303A5521" wp14:editId="74F13E97">
            <wp:extent cx="3496835" cy="673100"/>
            <wp:effectExtent l="0" t="0" r="889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14913" cy="6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C13DB" w14:textId="77777777" w:rsidR="00D171B9" w:rsidRDefault="00D171B9" w:rsidP="00D171B9">
      <w:r w:rsidRPr="009E6BEB">
        <w:t xml:space="preserve">V tomto </w:t>
      </w:r>
      <w:r>
        <w:t>panelu je možné volat služby ISZR:</w:t>
      </w:r>
    </w:p>
    <w:p w14:paraId="6C32A235" w14:textId="77777777" w:rsidR="00D171B9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>
        <w:t xml:space="preserve">E99 – </w:t>
      </w:r>
      <w:proofErr w:type="spellStart"/>
      <w:r>
        <w:t>IszrAsyncVypisFronty</w:t>
      </w:r>
      <w:proofErr w:type="spellEnd"/>
    </w:p>
    <w:p w14:paraId="6D85A970" w14:textId="77777777" w:rsidR="00D171B9" w:rsidRDefault="00D171B9" w:rsidP="00D171B9">
      <w:pPr>
        <w:pStyle w:val="Odstavecseseznamem"/>
        <w:numPr>
          <w:ilvl w:val="0"/>
          <w:numId w:val="45"/>
        </w:numPr>
        <w:spacing w:after="200" w:line="276" w:lineRule="auto"/>
      </w:pPr>
      <w:r>
        <w:t xml:space="preserve">E100 – </w:t>
      </w:r>
      <w:proofErr w:type="spellStart"/>
      <w:r>
        <w:t>IszrAsyncOdpovedZFronty</w:t>
      </w:r>
      <w:proofErr w:type="spellEnd"/>
    </w:p>
    <w:p w14:paraId="3BC213F7" w14:textId="77777777" w:rsidR="00D171B9" w:rsidRDefault="00D171B9" w:rsidP="00D171B9">
      <w:r>
        <w:t xml:space="preserve">Služba </w:t>
      </w:r>
      <w:r w:rsidRPr="004F6FAA">
        <w:rPr>
          <w:i/>
        </w:rPr>
        <w:t>E99</w:t>
      </w:r>
      <w:r>
        <w:t xml:space="preserve"> vypisuje obsah fronty. V referenčním agentovi je implementována bez parametrů, vypíše tedy definovaný (interně v ISZR) počet záznamů z fronty. Ve výsledku služby je uvedeno, zda byla fronta vypsána celá, nebo zda výpis pokračuje. Další dávku z fronty lze získat, pokud by v parametrech volání byl uveden identifikátor počátku výpisu (v RA toto implementováno není).</w:t>
      </w:r>
    </w:p>
    <w:p w14:paraId="45422963" w14:textId="30F9857A" w:rsidR="00DB3A71" w:rsidRPr="009E6BEB" w:rsidRDefault="00D171B9" w:rsidP="00D171B9">
      <w:r>
        <w:t xml:space="preserve">Služba </w:t>
      </w:r>
      <w:r w:rsidRPr="004F6FAA">
        <w:rPr>
          <w:i/>
        </w:rPr>
        <w:t>E100</w:t>
      </w:r>
      <w:r>
        <w:t xml:space="preserve"> vyzvedává z fronty výsledek služby specifikované pomocí </w:t>
      </w:r>
      <w:proofErr w:type="spellStart"/>
      <w:r w:rsidRPr="004F6FAA">
        <w:rPr>
          <w:i/>
        </w:rPr>
        <w:t>IszrZadostId</w:t>
      </w:r>
      <w:proofErr w:type="spellEnd"/>
      <w:r>
        <w:t>.</w:t>
      </w:r>
    </w:p>
    <w:p w14:paraId="431FAA97" w14:textId="77777777" w:rsidR="00D171B9" w:rsidRPr="009E6BEB" w:rsidRDefault="00D171B9" w:rsidP="00D171B9">
      <w:pPr>
        <w:pStyle w:val="Nadpis3"/>
      </w:pPr>
      <w:bookmarkStart w:id="26" w:name="_Toc494457765"/>
      <w:bookmarkStart w:id="27" w:name="_Toc126310035"/>
      <w:r w:rsidRPr="009E6BEB">
        <w:lastRenderedPageBreak/>
        <w:t>UI panel – Přístup k prostředí</w:t>
      </w:r>
      <w:bookmarkEnd w:id="26"/>
      <w:bookmarkEnd w:id="27"/>
    </w:p>
    <w:p w14:paraId="30E044CA" w14:textId="77777777" w:rsidR="00D171B9" w:rsidRPr="009E6BEB" w:rsidRDefault="00D171B9" w:rsidP="00D171B9">
      <w:r w:rsidRPr="002C7CE7">
        <w:rPr>
          <w:noProof/>
        </w:rPr>
        <w:drawing>
          <wp:inline distT="0" distB="0" distL="0" distR="0" wp14:anchorId="539F98D6" wp14:editId="2CB73A23">
            <wp:extent cx="1295581" cy="885949"/>
            <wp:effectExtent l="0" t="0" r="0" b="9525"/>
            <wp:docPr id="20" name="Obrázek 2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ázek 20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95581" cy="885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BBC5F" w14:textId="77777777" w:rsidR="00D171B9" w:rsidRDefault="00D171B9" w:rsidP="00D171B9">
      <w:r w:rsidRPr="009E6BEB">
        <w:t xml:space="preserve">V tomto </w:t>
      </w:r>
      <w:r>
        <w:t>panelu je možné nastavit, ve kterém prostředí je volání služby prováděno. RA předpokládá volání publikačního testovacího prostředí, a to jak ve variantě řízeného internetu, tak i ve variantě KIVS.</w:t>
      </w:r>
    </w:p>
    <w:p w14:paraId="0B364AD4" w14:textId="77777777" w:rsidR="00D171B9" w:rsidRDefault="00D171B9" w:rsidP="00D171B9">
      <w:r>
        <w:t xml:space="preserve">Dále se v tomto panelu nastavuje podpora komunikace s použitím protokolu TLS 1.2. Starší, dříve podporované protokoly TSL 1.1 a 1.0 byly v testovacím prostředí ISZR vypnuty 1. 8. 2017. Pokud není protokol na straně klienta povolen, nenaváže klient komunikaci s ISZR. </w:t>
      </w:r>
    </w:p>
    <w:p w14:paraId="3CE150FA" w14:textId="77777777" w:rsidR="00D171B9" w:rsidRPr="009E6BEB" w:rsidRDefault="00D171B9" w:rsidP="00D171B9">
      <w:pPr>
        <w:pStyle w:val="Nadpis3"/>
      </w:pPr>
      <w:bookmarkStart w:id="28" w:name="_Toc494457766"/>
      <w:bookmarkStart w:id="29" w:name="_Toc126310036"/>
      <w:r w:rsidRPr="009E6BEB">
        <w:t>UI panel – Volání</w:t>
      </w:r>
      <w:bookmarkEnd w:id="28"/>
      <w:bookmarkEnd w:id="29"/>
    </w:p>
    <w:p w14:paraId="2AEC55DF" w14:textId="77777777" w:rsidR="00D171B9" w:rsidRPr="009E6BEB" w:rsidRDefault="00D171B9" w:rsidP="00D171B9">
      <w:r w:rsidRPr="00EC1320">
        <w:rPr>
          <w:noProof/>
        </w:rPr>
        <w:drawing>
          <wp:inline distT="0" distB="0" distL="0" distR="0" wp14:anchorId="0C3E15E1" wp14:editId="44D9FEF4">
            <wp:extent cx="1035050" cy="864041"/>
            <wp:effectExtent l="0" t="0" r="0" b="0"/>
            <wp:docPr id="21" name="Obrázek 2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rázek 21" descr="Obsah obrázku text&#10;&#10;Popis byl vytvořen automaticky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55859" cy="881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A717B0" w14:textId="77777777" w:rsidR="00D171B9" w:rsidRDefault="00D171B9" w:rsidP="00D171B9">
      <w:r w:rsidRPr="009E6BEB">
        <w:t xml:space="preserve">V tomto </w:t>
      </w:r>
      <w:r>
        <w:t xml:space="preserve">panelu je možné nastavit mód volání služby – synchronní nebo asynchronní. Toto nastavení má vliv logicky pouze na služby, u kterých je to definováno v katalogu služeb (tedy v RA jsou to služby </w:t>
      </w:r>
      <w:r w:rsidRPr="00956F47">
        <w:rPr>
          <w:i/>
        </w:rPr>
        <w:t>E</w:t>
      </w:r>
      <w:r>
        <w:rPr>
          <w:i/>
        </w:rPr>
        <w:t>278</w:t>
      </w:r>
      <w:r>
        <w:t xml:space="preserve"> a </w:t>
      </w:r>
      <w:r w:rsidRPr="00956F47">
        <w:rPr>
          <w:i/>
        </w:rPr>
        <w:t>E2</w:t>
      </w:r>
      <w:r>
        <w:rPr>
          <w:i/>
        </w:rPr>
        <w:t>56</w:t>
      </w:r>
      <w:r>
        <w:t>).</w:t>
      </w:r>
    </w:p>
    <w:p w14:paraId="7044A64F" w14:textId="77777777" w:rsidR="00D171B9" w:rsidRPr="009E6BEB" w:rsidRDefault="00D171B9" w:rsidP="00D171B9">
      <w:r>
        <w:t xml:space="preserve">V případě, že je služba zavolána jako asynchronní, vrátí se jako výsledek přidělený identifikátor </w:t>
      </w:r>
      <w:proofErr w:type="spellStart"/>
      <w:r w:rsidRPr="00956F47">
        <w:rPr>
          <w:i/>
        </w:rPr>
        <w:t>IszrZadostId</w:t>
      </w:r>
      <w:proofErr w:type="spellEnd"/>
      <w:r>
        <w:t>. Pomocí tohoto identifikátoru lze pak výsledek služby vyzvednout.</w:t>
      </w:r>
    </w:p>
    <w:p w14:paraId="14AD09B5" w14:textId="77777777" w:rsidR="00D171B9" w:rsidRPr="009E6BEB" w:rsidRDefault="00D171B9" w:rsidP="00D171B9">
      <w:pPr>
        <w:pStyle w:val="Nadpis3"/>
      </w:pPr>
      <w:bookmarkStart w:id="30" w:name="_Toc494457767"/>
      <w:bookmarkStart w:id="31" w:name="_Toc126310037"/>
      <w:r>
        <w:t>Proxy</w:t>
      </w:r>
      <w:bookmarkEnd w:id="30"/>
      <w:bookmarkEnd w:id="31"/>
    </w:p>
    <w:p w14:paraId="4D5A1289" w14:textId="77777777" w:rsidR="00D171B9" w:rsidRPr="009E6BEB" w:rsidRDefault="00D171B9" w:rsidP="00D171B9">
      <w:r w:rsidRPr="009E6BEB">
        <w:t xml:space="preserve">Tlačítko </w:t>
      </w:r>
      <w:r>
        <w:rPr>
          <w:i/>
        </w:rPr>
        <w:t>Proxy</w:t>
      </w:r>
      <w:r w:rsidRPr="009E6BEB">
        <w:t xml:space="preserve"> slouží pro nastavení přístupu přes </w:t>
      </w:r>
      <w:proofErr w:type="spellStart"/>
      <w:r w:rsidRPr="009E6BEB">
        <w:t>proxy</w:t>
      </w:r>
      <w:proofErr w:type="spellEnd"/>
      <w:r w:rsidRPr="009E6BEB">
        <w:t>.</w:t>
      </w:r>
    </w:p>
    <w:p w14:paraId="1385EAF0" w14:textId="77777777" w:rsidR="00D171B9" w:rsidRPr="009E6BEB" w:rsidRDefault="00D171B9" w:rsidP="00D171B9">
      <w:r w:rsidRPr="00EC1320">
        <w:rPr>
          <w:noProof/>
        </w:rPr>
        <w:drawing>
          <wp:inline distT="0" distB="0" distL="0" distR="0" wp14:anchorId="7A16A28A" wp14:editId="51668869">
            <wp:extent cx="2425700" cy="181306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29687" cy="181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2B283" w14:textId="77777777" w:rsidR="00D171B9" w:rsidRDefault="00D171B9" w:rsidP="00D171B9">
      <w:r w:rsidRPr="009E6BEB">
        <w:t>Aplikace umí přistupovat p</w:t>
      </w:r>
      <w:r>
        <w:t>ří</w:t>
      </w:r>
      <w:r w:rsidRPr="009E6BEB">
        <w:t>mo nebo po</w:t>
      </w:r>
      <w:r>
        <w:t xml:space="preserve">užít </w:t>
      </w:r>
      <w:proofErr w:type="spellStart"/>
      <w:r>
        <w:t>proxy</w:t>
      </w:r>
      <w:proofErr w:type="spellEnd"/>
      <w:r>
        <w:t xml:space="preserve"> server nastavený v systému Windows. Při přístupu přes </w:t>
      </w:r>
      <w:proofErr w:type="spellStart"/>
      <w:r>
        <w:t>proxy</w:t>
      </w:r>
      <w:proofErr w:type="spellEnd"/>
      <w:r>
        <w:t xml:space="preserve"> server je možné zvolit buď autentizaci dle aktuálně přihlášeného uživatele (</w:t>
      </w:r>
      <w:proofErr w:type="spellStart"/>
      <w:r w:rsidRPr="009E6BEB">
        <w:rPr>
          <w:i/>
        </w:rPr>
        <w:t>DefaultNetworkCredentials</w:t>
      </w:r>
      <w:proofErr w:type="spellEnd"/>
      <w:r>
        <w:rPr>
          <w:lang w:val="en-US"/>
        </w:rPr>
        <w:t xml:space="preserve">), </w:t>
      </w:r>
      <w:r>
        <w:t xml:space="preserve">nebo je možné přihlášení na </w:t>
      </w:r>
      <w:proofErr w:type="spellStart"/>
      <w:r>
        <w:t>proxy</w:t>
      </w:r>
      <w:proofErr w:type="spellEnd"/>
      <w:r>
        <w:t xml:space="preserve"> zadat ručně.</w:t>
      </w:r>
    </w:p>
    <w:p w14:paraId="7DD6FD57" w14:textId="77777777" w:rsidR="00D171B9" w:rsidRDefault="00D171B9" w:rsidP="00D171B9">
      <w:r>
        <w:t>Hodnoty v tomto dialogu mohou být přednastaveny v konfiguračním souboru aplikace.</w:t>
      </w:r>
    </w:p>
    <w:p w14:paraId="3BC1E3D3" w14:textId="77777777" w:rsidR="00D171B9" w:rsidRDefault="00D171B9" w:rsidP="00D171B9">
      <w:r>
        <w:t xml:space="preserve">Tlačítko </w:t>
      </w:r>
      <w:r w:rsidRPr="009E6BEB">
        <w:rPr>
          <w:i/>
        </w:rPr>
        <w:t>Smazat logy</w:t>
      </w:r>
      <w:r>
        <w:t xml:space="preserve"> slouží pro smazání textových polí </w:t>
      </w:r>
      <w:proofErr w:type="spellStart"/>
      <w:r w:rsidRPr="009E6BEB">
        <w:rPr>
          <w:i/>
        </w:rPr>
        <w:t>Request</w:t>
      </w:r>
      <w:proofErr w:type="spellEnd"/>
      <w:r w:rsidRPr="009E6BEB">
        <w:rPr>
          <w:i/>
        </w:rPr>
        <w:t xml:space="preserve"> </w:t>
      </w:r>
      <w:r w:rsidRPr="009E6BEB">
        <w:rPr>
          <w:i/>
          <w:lang w:val="en-US"/>
        </w:rPr>
        <w:t>&amp; response</w:t>
      </w:r>
      <w:r>
        <w:t xml:space="preserve"> a </w:t>
      </w:r>
      <w:r w:rsidRPr="009E6BEB">
        <w:rPr>
          <w:i/>
        </w:rPr>
        <w:t>Historie žádostí</w:t>
      </w:r>
      <w:r>
        <w:t>.</w:t>
      </w:r>
    </w:p>
    <w:p w14:paraId="184DDAD0" w14:textId="77777777" w:rsidR="00D171B9" w:rsidRDefault="00D171B9" w:rsidP="00D171B9">
      <w:r>
        <w:lastRenderedPageBreak/>
        <w:t xml:space="preserve">V textovém poli </w:t>
      </w:r>
      <w:proofErr w:type="spellStart"/>
      <w:r w:rsidRPr="002C2AE8">
        <w:rPr>
          <w:i/>
        </w:rPr>
        <w:t>Request</w:t>
      </w:r>
      <w:proofErr w:type="spellEnd"/>
      <w:r w:rsidRPr="002C2AE8">
        <w:rPr>
          <w:i/>
        </w:rPr>
        <w:t xml:space="preserve"> </w:t>
      </w:r>
      <w:r w:rsidRPr="002C2AE8">
        <w:rPr>
          <w:i/>
          <w:lang w:val="en-US"/>
        </w:rPr>
        <w:t>&amp;</w:t>
      </w:r>
      <w:r w:rsidRPr="002C2AE8">
        <w:rPr>
          <w:i/>
        </w:rPr>
        <w:t xml:space="preserve"> response</w:t>
      </w:r>
      <w:r>
        <w:t xml:space="preserve"> se zobrazují XML zprávy odesílané na </w:t>
      </w:r>
      <w:proofErr w:type="spellStart"/>
      <w:r>
        <w:t>eGON</w:t>
      </w:r>
      <w:proofErr w:type="spellEnd"/>
      <w:r>
        <w:t xml:space="preserve"> rozhraní a přijímané jako odpovědi z </w:t>
      </w:r>
      <w:proofErr w:type="spellStart"/>
      <w:r>
        <w:t>eGON</w:t>
      </w:r>
      <w:proofErr w:type="spellEnd"/>
      <w:r>
        <w:t xml:space="preserve"> rozhraní.</w:t>
      </w:r>
    </w:p>
    <w:p w14:paraId="7DD02A23" w14:textId="77777777" w:rsidR="00D171B9" w:rsidRPr="009E6BEB" w:rsidRDefault="00D171B9" w:rsidP="00D171B9">
      <w:r>
        <w:t xml:space="preserve">V textovém </w:t>
      </w:r>
      <w:r w:rsidRPr="002C2AE8">
        <w:rPr>
          <w:i/>
        </w:rPr>
        <w:t>poli Historie žádostí</w:t>
      </w:r>
      <w:r>
        <w:t xml:space="preserve"> se zobrazuje informace volané službě (kód služby), výsledek služby (OK / CHYBA / VAROVANI) a identifikátor, který byl volání služby přidělen (</w:t>
      </w:r>
      <w:proofErr w:type="spellStart"/>
      <w:r w:rsidRPr="002C2AE8">
        <w:rPr>
          <w:i/>
        </w:rPr>
        <w:t>IszrZadostId</w:t>
      </w:r>
      <w:proofErr w:type="spellEnd"/>
      <w:r>
        <w:t>).</w:t>
      </w:r>
    </w:p>
    <w:p w14:paraId="35ED72FB" w14:textId="77777777" w:rsidR="00D171B9" w:rsidRDefault="00D171B9" w:rsidP="00D171B9">
      <w:pPr>
        <w:jc w:val="left"/>
        <w:rPr>
          <w:rFonts w:asciiTheme="majorHAnsi" w:eastAsiaTheme="majorEastAsia" w:hAnsiTheme="majorHAnsi" w:cstheme="majorBidi"/>
          <w:b/>
          <w:bCs/>
          <w:color w:val="5B9BD5" w:themeColor="accent1"/>
          <w:sz w:val="26"/>
          <w:szCs w:val="26"/>
        </w:rPr>
      </w:pPr>
      <w:r>
        <w:br w:type="page"/>
      </w:r>
    </w:p>
    <w:p w14:paraId="7160E12B" w14:textId="77777777" w:rsidR="00D171B9" w:rsidRPr="009E6BEB" w:rsidRDefault="00D171B9" w:rsidP="00D171B9">
      <w:pPr>
        <w:pStyle w:val="Nadpis2"/>
        <w:spacing w:after="0" w:line="276" w:lineRule="auto"/>
      </w:pPr>
      <w:bookmarkStart w:id="32" w:name="_Toc494457768"/>
      <w:bookmarkStart w:id="33" w:name="_Toc126310038"/>
      <w:r w:rsidRPr="009E6BEB">
        <w:lastRenderedPageBreak/>
        <w:t>Struktura projektu</w:t>
      </w:r>
      <w:bookmarkEnd w:id="32"/>
      <w:bookmarkEnd w:id="33"/>
    </w:p>
    <w:p w14:paraId="2CAB3498" w14:textId="77777777" w:rsidR="00D171B9" w:rsidRPr="009E6BEB" w:rsidRDefault="00D171B9" w:rsidP="00D171B9">
      <w:r w:rsidRPr="009E6BEB">
        <w:t xml:space="preserve">Obsah </w:t>
      </w:r>
      <w:proofErr w:type="spellStart"/>
      <w:r w:rsidRPr="009E6BEB">
        <w:t>solution</w:t>
      </w:r>
      <w:proofErr w:type="spellEnd"/>
      <w:r w:rsidRPr="009E6BEB">
        <w:t xml:space="preserve"> </w:t>
      </w:r>
      <w:r w:rsidRPr="00E5125B">
        <w:rPr>
          <w:i/>
        </w:rPr>
        <w:t>ISZRDemo.sln</w:t>
      </w:r>
      <w:r w:rsidRPr="009E6BEB">
        <w:t xml:space="preserve"> je popsán v následujícím odstavci.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86"/>
        <w:gridCol w:w="2976"/>
      </w:tblGrid>
      <w:tr w:rsidR="00D171B9" w:rsidRPr="009E6BEB" w14:paraId="779DFBDF" w14:textId="77777777" w:rsidTr="00C80A42">
        <w:tc>
          <w:tcPr>
            <w:tcW w:w="6286" w:type="dxa"/>
          </w:tcPr>
          <w:p w14:paraId="3F0D7C5E" w14:textId="77777777" w:rsidR="00D171B9" w:rsidRPr="009E6BEB" w:rsidRDefault="00D171B9" w:rsidP="00C80A42"/>
          <w:p w14:paraId="0368F120" w14:textId="77777777" w:rsidR="00D171B9" w:rsidRPr="009E6BEB" w:rsidRDefault="00D171B9" w:rsidP="00D171B9">
            <w:pPr>
              <w:pStyle w:val="Odstavecseseznamem"/>
              <w:numPr>
                <w:ilvl w:val="0"/>
                <w:numId w:val="45"/>
              </w:numPr>
              <w:spacing w:after="0"/>
            </w:pPr>
            <w:r w:rsidRPr="002C2AE8">
              <w:rPr>
                <w:i/>
              </w:rPr>
              <w:t xml:space="preserve">Service </w:t>
            </w:r>
            <w:proofErr w:type="spellStart"/>
            <w:r w:rsidRPr="002C2AE8">
              <w:rPr>
                <w:i/>
              </w:rPr>
              <w:t>References</w:t>
            </w:r>
            <w:proofErr w:type="spellEnd"/>
            <w:r w:rsidRPr="009E6BEB">
              <w:t xml:space="preserve"> – importované rozhraní webových služeb</w:t>
            </w:r>
          </w:p>
          <w:p w14:paraId="6BF71D55" w14:textId="77777777" w:rsidR="00D171B9" w:rsidRPr="002C2AE8" w:rsidRDefault="00D171B9" w:rsidP="00D171B9">
            <w:pPr>
              <w:pStyle w:val="Odstavecseseznamem"/>
              <w:numPr>
                <w:ilvl w:val="0"/>
                <w:numId w:val="45"/>
              </w:numPr>
              <w:spacing w:after="0"/>
              <w:rPr>
                <w:i/>
              </w:rPr>
            </w:pPr>
            <w:proofErr w:type="spellStart"/>
            <w:r w:rsidRPr="002C2AE8">
              <w:rPr>
                <w:i/>
              </w:rPr>
              <w:t>Cls</w:t>
            </w:r>
            <w:proofErr w:type="spellEnd"/>
          </w:p>
          <w:p w14:paraId="022D3560" w14:textId="6A1516F1" w:rsidR="00D171B9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Config.cs</w:t>
            </w:r>
            <w:proofErr w:type="spellEnd"/>
            <w:r w:rsidRPr="009E6BEB">
              <w:t xml:space="preserve"> – čtení konfiguračního souboru aplikace</w:t>
            </w:r>
          </w:p>
          <w:p w14:paraId="461DFFE1" w14:textId="6D5743F2" w:rsidR="00984CE5" w:rsidRPr="009E6BEB" w:rsidRDefault="00984CE5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r>
              <w:rPr>
                <w:i/>
              </w:rPr>
              <w:t>E278ZadostData</w:t>
            </w:r>
            <w:r w:rsidRPr="00984CE5">
              <w:t>.</w:t>
            </w:r>
            <w:r>
              <w:t xml:space="preserve">cs </w:t>
            </w:r>
            <w:r w:rsidR="007917FB">
              <w:t>–</w:t>
            </w:r>
            <w:r>
              <w:t xml:space="preserve"> </w:t>
            </w:r>
            <w:r w:rsidR="007917FB">
              <w:t>model dat pro ROB žádost, které budou předány z ROB UI</w:t>
            </w:r>
          </w:p>
          <w:p w14:paraId="1B656225" w14:textId="77777777" w:rsidR="00D171B9" w:rsidRPr="009E6BEB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EgonServices.cs</w:t>
            </w:r>
            <w:proofErr w:type="spellEnd"/>
            <w:r w:rsidRPr="009E6BEB">
              <w:t xml:space="preserve"> – volání </w:t>
            </w:r>
            <w:proofErr w:type="spellStart"/>
            <w:r w:rsidRPr="009E6BEB">
              <w:t>eGON</w:t>
            </w:r>
            <w:proofErr w:type="spellEnd"/>
            <w:r w:rsidRPr="009E6BEB">
              <w:t xml:space="preserve"> služeb a pomocné metody pro volání</w:t>
            </w:r>
          </w:p>
          <w:p w14:paraId="1B72D6C0" w14:textId="77777777" w:rsidR="00D171B9" w:rsidRPr="009E6BEB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Hlavicka.cs</w:t>
            </w:r>
            <w:proofErr w:type="spellEnd"/>
            <w:r w:rsidRPr="009E6BEB">
              <w:t xml:space="preserve"> – data pro systémovou část zprávy jako AIS, agenda, agendová role, …</w:t>
            </w:r>
          </w:p>
          <w:p w14:paraId="1FA53BCC" w14:textId="77777777" w:rsidR="00D171B9" w:rsidRPr="009E6BEB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MessageInspetor.cs</w:t>
            </w:r>
            <w:proofErr w:type="spellEnd"/>
            <w:r w:rsidRPr="009E6BEB">
              <w:t xml:space="preserve"> – pomocná třída pro logování komunikace</w:t>
            </w:r>
          </w:p>
          <w:p w14:paraId="20F3D5DB" w14:textId="77777777" w:rsidR="00D171B9" w:rsidRPr="009E6BEB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Program.cs</w:t>
            </w:r>
            <w:proofErr w:type="spellEnd"/>
            <w:r w:rsidRPr="009E6BEB">
              <w:t xml:space="preserve"> – startovací třída aplikace</w:t>
            </w:r>
          </w:p>
          <w:p w14:paraId="455FF6BE" w14:textId="77777777" w:rsidR="00D171B9" w:rsidRPr="009E6BEB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Prostredi.cs</w:t>
            </w:r>
            <w:proofErr w:type="spellEnd"/>
            <w:r w:rsidRPr="009E6BEB">
              <w:t xml:space="preserve"> – třída pro definici způsobu volání, prostředí, proti kterému se volá, konstrukce URL</w:t>
            </w:r>
          </w:p>
          <w:p w14:paraId="0D89BC1B" w14:textId="77777777" w:rsidR="00D171B9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ProxySetup.cs</w:t>
            </w:r>
            <w:proofErr w:type="spellEnd"/>
            <w:r w:rsidRPr="009E6BEB">
              <w:t xml:space="preserve"> – třída pro definici přístupu při připojení přes </w:t>
            </w:r>
            <w:proofErr w:type="spellStart"/>
            <w:r w:rsidRPr="009E6BEB">
              <w:t>proxy</w:t>
            </w:r>
            <w:proofErr w:type="spellEnd"/>
          </w:p>
          <w:p w14:paraId="78020C8E" w14:textId="77777777" w:rsidR="00D171B9" w:rsidRPr="009E6BEB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>
              <w:rPr>
                <w:i/>
              </w:rPr>
              <w:t>ReferenceROB</w:t>
            </w:r>
            <w:r w:rsidRPr="005A4E9A">
              <w:t>.</w:t>
            </w:r>
            <w:r>
              <w:t>par.cs</w:t>
            </w:r>
            <w:proofErr w:type="spellEnd"/>
            <w:r>
              <w:t xml:space="preserve"> – pomocná </w:t>
            </w:r>
            <w:proofErr w:type="spellStart"/>
            <w:r>
              <w:t>partial</w:t>
            </w:r>
            <w:proofErr w:type="spellEnd"/>
            <w:r>
              <w:t xml:space="preserve"> třída pro </w:t>
            </w:r>
            <w:proofErr w:type="spellStart"/>
            <w:r>
              <w:t>service</w:t>
            </w:r>
            <w:proofErr w:type="spellEnd"/>
            <w:r>
              <w:t xml:space="preserve"> reference pro ROB</w:t>
            </w:r>
          </w:p>
          <w:p w14:paraId="01A89EFF" w14:textId="77777777" w:rsidR="00D171B9" w:rsidRPr="009E6BEB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Volani.cs</w:t>
            </w:r>
            <w:proofErr w:type="spellEnd"/>
            <w:r w:rsidRPr="009E6BEB">
              <w:t xml:space="preserve"> – třída pro předávání parametrů mezi UI a business logikou</w:t>
            </w:r>
          </w:p>
          <w:p w14:paraId="25C05A47" w14:textId="3F17B91E" w:rsidR="00984CE5" w:rsidRPr="00984CE5" w:rsidRDefault="00D171B9" w:rsidP="00984CE5">
            <w:pPr>
              <w:pStyle w:val="Odstavecseseznamem"/>
              <w:numPr>
                <w:ilvl w:val="0"/>
                <w:numId w:val="45"/>
              </w:numPr>
              <w:spacing w:after="0"/>
              <w:rPr>
                <w:i/>
              </w:rPr>
            </w:pPr>
            <w:proofErr w:type="spellStart"/>
            <w:r w:rsidRPr="002C2AE8">
              <w:rPr>
                <w:i/>
              </w:rPr>
              <w:t>Frms</w:t>
            </w:r>
            <w:proofErr w:type="spellEnd"/>
          </w:p>
          <w:p w14:paraId="3847AF58" w14:textId="721D5364" w:rsidR="00D171B9" w:rsidRDefault="00984CE5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>
              <w:rPr>
                <w:i/>
              </w:rPr>
              <w:t>AutorizaceInfo</w:t>
            </w:r>
            <w:r w:rsidR="00D171B9" w:rsidRPr="002C2AE8">
              <w:rPr>
                <w:i/>
              </w:rPr>
              <w:t>F.cs</w:t>
            </w:r>
            <w:proofErr w:type="spellEnd"/>
            <w:r w:rsidR="00D171B9" w:rsidRPr="009E6BEB">
              <w:t xml:space="preserve"> – </w:t>
            </w:r>
            <w:r>
              <w:t>formulář pro nastavení hodnot pro autorizaci info</w:t>
            </w:r>
          </w:p>
          <w:p w14:paraId="1961EA53" w14:textId="506D49E7" w:rsidR="00984CE5" w:rsidRPr="009E6BEB" w:rsidRDefault="00984CE5" w:rsidP="00984CE5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MainF.cs</w:t>
            </w:r>
            <w:proofErr w:type="spellEnd"/>
            <w:r w:rsidRPr="009E6BEB">
              <w:t xml:space="preserve"> – hlavní formulář aplikace</w:t>
            </w:r>
          </w:p>
          <w:p w14:paraId="311EA6ED" w14:textId="77777777" w:rsidR="00D171B9" w:rsidRPr="009E6BEB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NastaveniF.cs</w:t>
            </w:r>
            <w:proofErr w:type="spellEnd"/>
            <w:r w:rsidRPr="009E6BEB">
              <w:t xml:space="preserve"> – formulář nastavení (</w:t>
            </w:r>
            <w:proofErr w:type="spellStart"/>
            <w:r w:rsidRPr="009E6BEB">
              <w:t>proxy</w:t>
            </w:r>
            <w:proofErr w:type="spellEnd"/>
            <w:r w:rsidRPr="009E6BEB">
              <w:t>, …)</w:t>
            </w:r>
          </w:p>
          <w:p w14:paraId="7FF69169" w14:textId="77777777" w:rsidR="00D171B9" w:rsidRPr="002C2AE8" w:rsidRDefault="00D171B9" w:rsidP="00D171B9">
            <w:pPr>
              <w:pStyle w:val="Odstavecseseznamem"/>
              <w:numPr>
                <w:ilvl w:val="0"/>
                <w:numId w:val="45"/>
              </w:numPr>
              <w:spacing w:after="0"/>
              <w:rPr>
                <w:i/>
              </w:rPr>
            </w:pPr>
            <w:proofErr w:type="spellStart"/>
            <w:r w:rsidRPr="002C2AE8">
              <w:rPr>
                <w:i/>
              </w:rPr>
              <w:t>Ifc</w:t>
            </w:r>
            <w:proofErr w:type="spellEnd"/>
          </w:p>
          <w:p w14:paraId="313555A4" w14:textId="77777777" w:rsidR="00D171B9" w:rsidRPr="0092581C" w:rsidRDefault="00D171B9" w:rsidP="00D171B9">
            <w:pPr>
              <w:pStyle w:val="Odstavecseseznamem"/>
              <w:numPr>
                <w:ilvl w:val="1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ILog.cs</w:t>
            </w:r>
            <w:proofErr w:type="spellEnd"/>
            <w:r w:rsidRPr="009E6BEB">
              <w:t xml:space="preserve"> – interface logování</w:t>
            </w:r>
          </w:p>
          <w:p w14:paraId="739B2F81" w14:textId="60DF4CBC" w:rsidR="00D171B9" w:rsidRPr="009E6BEB" w:rsidRDefault="00D171B9" w:rsidP="00C80A42">
            <w:pPr>
              <w:pStyle w:val="Odstavecseseznamem"/>
              <w:numPr>
                <w:ilvl w:val="0"/>
                <w:numId w:val="45"/>
              </w:numPr>
              <w:spacing w:after="0"/>
            </w:pPr>
            <w:proofErr w:type="spellStart"/>
            <w:r w:rsidRPr="002C2AE8">
              <w:rPr>
                <w:i/>
              </w:rPr>
              <w:t>app.config</w:t>
            </w:r>
            <w:proofErr w:type="spellEnd"/>
            <w:r w:rsidRPr="009E6BEB">
              <w:t xml:space="preserve"> – konfigurační soubor aplikace</w:t>
            </w:r>
          </w:p>
        </w:tc>
        <w:tc>
          <w:tcPr>
            <w:tcW w:w="2926" w:type="dxa"/>
          </w:tcPr>
          <w:p w14:paraId="237A6D03" w14:textId="77777777" w:rsidR="00D171B9" w:rsidRPr="009E6BEB" w:rsidRDefault="00D171B9" w:rsidP="00C80A42"/>
          <w:p w14:paraId="2AB4DD63" w14:textId="0F868CEC" w:rsidR="00D171B9" w:rsidRPr="009E6BEB" w:rsidRDefault="00984CE5" w:rsidP="00C80A42">
            <w:r w:rsidRPr="00984CE5">
              <w:rPr>
                <w:noProof/>
              </w:rPr>
              <w:drawing>
                <wp:inline distT="0" distB="0" distL="0" distR="0" wp14:anchorId="37D8FB5F" wp14:editId="33B6D3D6">
                  <wp:extent cx="1746250" cy="3942407"/>
                  <wp:effectExtent l="0" t="0" r="6350" b="1270"/>
                  <wp:docPr id="36" name="Obráze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3401" cy="3958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D4A336" w14:textId="77777777" w:rsidR="00D171B9" w:rsidRPr="009E6BEB" w:rsidRDefault="00D171B9" w:rsidP="00D171B9">
      <w:pPr>
        <w:pStyle w:val="Nadpis3"/>
      </w:pPr>
      <w:bookmarkStart w:id="34" w:name="_Toc494457769"/>
      <w:bookmarkStart w:id="35" w:name="_Toc126310039"/>
      <w:r w:rsidRPr="009E6BEB">
        <w:t>Konfigurační soubor aplikace</w:t>
      </w:r>
      <w:bookmarkEnd w:id="34"/>
      <w:bookmarkEnd w:id="35"/>
    </w:p>
    <w:p w14:paraId="3285F236" w14:textId="77777777" w:rsidR="00D171B9" w:rsidRPr="009E6BEB" w:rsidRDefault="00D171B9" w:rsidP="00D171B9">
      <w:r w:rsidRPr="009E6BEB">
        <w:t xml:space="preserve">V konfiguračním souboru aplikace lze v elementu </w:t>
      </w:r>
      <w:proofErr w:type="spellStart"/>
      <w:r w:rsidRPr="00AB31DA">
        <w:rPr>
          <w:i/>
        </w:rPr>
        <w:t>appSettings</w:t>
      </w:r>
      <w:proofErr w:type="spellEnd"/>
      <w:r w:rsidRPr="009E6BEB">
        <w:t xml:space="preserve"> nastavit hodnoty uvedené v tabulce dále. Tyto hodnoty představují výchozí nastavení, které lze nastavit přímo v UI referenčního agenta.</w:t>
      </w:r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3564"/>
        <w:gridCol w:w="830"/>
        <w:gridCol w:w="4766"/>
      </w:tblGrid>
      <w:tr w:rsidR="00D171B9" w:rsidRPr="009E6BEB" w14:paraId="1AD24E80" w14:textId="77777777" w:rsidTr="00C80A42">
        <w:tc>
          <w:tcPr>
            <w:tcW w:w="3564" w:type="dxa"/>
            <w:shd w:val="clear" w:color="auto" w:fill="BFBFBF" w:themeFill="background1" w:themeFillShade="BF"/>
          </w:tcPr>
          <w:p w14:paraId="57A9BFCF" w14:textId="77777777" w:rsidR="00D171B9" w:rsidRPr="009E6BEB" w:rsidRDefault="00D171B9" w:rsidP="00C80A42">
            <w:proofErr w:type="spellStart"/>
            <w:r w:rsidRPr="009E6BEB">
              <w:t>Key</w:t>
            </w:r>
            <w:proofErr w:type="spellEnd"/>
          </w:p>
        </w:tc>
        <w:tc>
          <w:tcPr>
            <w:tcW w:w="831" w:type="dxa"/>
            <w:shd w:val="clear" w:color="auto" w:fill="BFBFBF" w:themeFill="background1" w:themeFillShade="BF"/>
          </w:tcPr>
          <w:p w14:paraId="26304FE7" w14:textId="77777777" w:rsidR="00D171B9" w:rsidRPr="009E6BEB" w:rsidRDefault="00D171B9" w:rsidP="00C80A42">
            <w:r w:rsidRPr="009E6BEB">
              <w:t>Typ</w:t>
            </w:r>
          </w:p>
        </w:tc>
        <w:tc>
          <w:tcPr>
            <w:tcW w:w="4785" w:type="dxa"/>
            <w:shd w:val="clear" w:color="auto" w:fill="BFBFBF" w:themeFill="background1" w:themeFillShade="BF"/>
          </w:tcPr>
          <w:p w14:paraId="26761362" w14:textId="77777777" w:rsidR="00D171B9" w:rsidRPr="009E6BEB" w:rsidRDefault="00D171B9" w:rsidP="00C80A42">
            <w:pPr>
              <w:jc w:val="left"/>
            </w:pPr>
            <w:r w:rsidRPr="009E6BEB">
              <w:t>Popis</w:t>
            </w:r>
          </w:p>
        </w:tc>
      </w:tr>
      <w:tr w:rsidR="00D171B9" w:rsidRPr="009E6BEB" w14:paraId="556277CC" w14:textId="77777777" w:rsidTr="00C80A42">
        <w:tc>
          <w:tcPr>
            <w:tcW w:w="3564" w:type="dxa"/>
          </w:tcPr>
          <w:p w14:paraId="111A4B4F" w14:textId="77777777" w:rsidR="00D171B9" w:rsidRPr="009E6BEB" w:rsidRDefault="00D171B9" w:rsidP="00C80A42">
            <w:proofErr w:type="spellStart"/>
            <w:r w:rsidRPr="009E6BEB">
              <w:t>Proxy.UseSystem</w:t>
            </w:r>
            <w:proofErr w:type="spellEnd"/>
          </w:p>
        </w:tc>
        <w:tc>
          <w:tcPr>
            <w:tcW w:w="831" w:type="dxa"/>
          </w:tcPr>
          <w:p w14:paraId="38C7E220" w14:textId="77777777" w:rsidR="00D171B9" w:rsidRPr="009E6BEB" w:rsidRDefault="00D171B9" w:rsidP="00C80A42">
            <w:proofErr w:type="spellStart"/>
            <w:r w:rsidRPr="009E6BEB">
              <w:t>Bool</w:t>
            </w:r>
            <w:proofErr w:type="spellEnd"/>
          </w:p>
        </w:tc>
        <w:tc>
          <w:tcPr>
            <w:tcW w:w="4785" w:type="dxa"/>
          </w:tcPr>
          <w:p w14:paraId="673AC9F4" w14:textId="77777777" w:rsidR="00D171B9" w:rsidRPr="009E6BEB" w:rsidRDefault="00D171B9" w:rsidP="00C80A42">
            <w:pPr>
              <w:jc w:val="left"/>
            </w:pPr>
            <w:r w:rsidRPr="009E6BEB">
              <w:t xml:space="preserve">Použít </w:t>
            </w:r>
            <w:proofErr w:type="spellStart"/>
            <w:r w:rsidRPr="009E6BEB">
              <w:t>proxy</w:t>
            </w:r>
            <w:proofErr w:type="spellEnd"/>
            <w:r w:rsidRPr="009E6BEB">
              <w:t xml:space="preserve"> nastavenou v systému</w:t>
            </w:r>
          </w:p>
        </w:tc>
      </w:tr>
      <w:tr w:rsidR="00D171B9" w:rsidRPr="009E6BEB" w14:paraId="05293127" w14:textId="77777777" w:rsidTr="00C80A42">
        <w:tc>
          <w:tcPr>
            <w:tcW w:w="3564" w:type="dxa"/>
          </w:tcPr>
          <w:p w14:paraId="3D9AA500" w14:textId="77777777" w:rsidR="00D171B9" w:rsidRPr="009E6BEB" w:rsidRDefault="00D171B9" w:rsidP="00C80A42">
            <w:proofErr w:type="spellStart"/>
            <w:r w:rsidRPr="009E6BEB">
              <w:t>Proxy.UseDefaultNetworkCredentials</w:t>
            </w:r>
            <w:proofErr w:type="spellEnd"/>
          </w:p>
        </w:tc>
        <w:tc>
          <w:tcPr>
            <w:tcW w:w="831" w:type="dxa"/>
          </w:tcPr>
          <w:p w14:paraId="70B8CD4F" w14:textId="77777777" w:rsidR="00D171B9" w:rsidRPr="009E6BEB" w:rsidRDefault="00D171B9" w:rsidP="00C80A42">
            <w:proofErr w:type="spellStart"/>
            <w:r w:rsidRPr="009E6BEB">
              <w:t>Bool</w:t>
            </w:r>
            <w:proofErr w:type="spellEnd"/>
          </w:p>
        </w:tc>
        <w:tc>
          <w:tcPr>
            <w:tcW w:w="4785" w:type="dxa"/>
          </w:tcPr>
          <w:p w14:paraId="7CA94782" w14:textId="77777777" w:rsidR="00D171B9" w:rsidRPr="009E6BEB" w:rsidRDefault="00D171B9" w:rsidP="00C80A42">
            <w:pPr>
              <w:jc w:val="left"/>
            </w:pPr>
            <w:r w:rsidRPr="009E6BEB">
              <w:t xml:space="preserve">Při použití </w:t>
            </w:r>
            <w:proofErr w:type="spellStart"/>
            <w:r w:rsidRPr="009E6BEB">
              <w:t>proxy</w:t>
            </w:r>
            <w:proofErr w:type="spellEnd"/>
            <w:r w:rsidRPr="009E6BEB">
              <w:t xml:space="preserve"> použít </w:t>
            </w:r>
            <w:proofErr w:type="spellStart"/>
            <w:r w:rsidRPr="009E6BEB">
              <w:t>credentials</w:t>
            </w:r>
            <w:proofErr w:type="spellEnd"/>
            <w:r w:rsidRPr="009E6BEB">
              <w:t xml:space="preserve"> aktuálního bezpečnostního kontextu</w:t>
            </w:r>
          </w:p>
        </w:tc>
      </w:tr>
      <w:tr w:rsidR="00D171B9" w:rsidRPr="009E6BEB" w14:paraId="6FFA73E8" w14:textId="77777777" w:rsidTr="00C80A42">
        <w:tc>
          <w:tcPr>
            <w:tcW w:w="3564" w:type="dxa"/>
          </w:tcPr>
          <w:p w14:paraId="184F6070" w14:textId="77777777" w:rsidR="00D171B9" w:rsidRPr="009E6BEB" w:rsidRDefault="00D171B9" w:rsidP="00C80A42">
            <w:proofErr w:type="spellStart"/>
            <w:r w:rsidRPr="009E6BEB">
              <w:t>Proxy.UserName</w:t>
            </w:r>
            <w:proofErr w:type="spellEnd"/>
          </w:p>
        </w:tc>
        <w:tc>
          <w:tcPr>
            <w:tcW w:w="831" w:type="dxa"/>
          </w:tcPr>
          <w:p w14:paraId="3833762A" w14:textId="77777777" w:rsidR="00D171B9" w:rsidRPr="009E6BEB" w:rsidRDefault="00D171B9" w:rsidP="00C80A42">
            <w:proofErr w:type="spellStart"/>
            <w:r w:rsidRPr="009E6BEB">
              <w:t>String</w:t>
            </w:r>
            <w:proofErr w:type="spellEnd"/>
          </w:p>
        </w:tc>
        <w:tc>
          <w:tcPr>
            <w:tcW w:w="4785" w:type="dxa"/>
          </w:tcPr>
          <w:p w14:paraId="2948FC0E" w14:textId="77777777" w:rsidR="00D171B9" w:rsidRPr="009E6BEB" w:rsidRDefault="00D171B9" w:rsidP="00C80A42">
            <w:pPr>
              <w:jc w:val="left"/>
            </w:pPr>
            <w:r w:rsidRPr="009E6BEB">
              <w:t xml:space="preserve">Uživatelské jméno pro ověření na </w:t>
            </w:r>
            <w:proofErr w:type="spellStart"/>
            <w:r w:rsidRPr="009E6BEB">
              <w:t>proxy</w:t>
            </w:r>
            <w:proofErr w:type="spellEnd"/>
          </w:p>
        </w:tc>
      </w:tr>
      <w:tr w:rsidR="00D171B9" w:rsidRPr="009E6BEB" w14:paraId="00F4E7B6" w14:textId="77777777" w:rsidTr="00C80A42">
        <w:tc>
          <w:tcPr>
            <w:tcW w:w="3564" w:type="dxa"/>
          </w:tcPr>
          <w:p w14:paraId="763D8EC7" w14:textId="77777777" w:rsidR="00D171B9" w:rsidRPr="009E6BEB" w:rsidRDefault="00D171B9" w:rsidP="00C80A42">
            <w:proofErr w:type="spellStart"/>
            <w:r w:rsidRPr="009E6BEB">
              <w:t>Proxy.Password</w:t>
            </w:r>
            <w:proofErr w:type="spellEnd"/>
          </w:p>
        </w:tc>
        <w:tc>
          <w:tcPr>
            <w:tcW w:w="831" w:type="dxa"/>
          </w:tcPr>
          <w:p w14:paraId="329B601B" w14:textId="77777777" w:rsidR="00D171B9" w:rsidRPr="009E6BEB" w:rsidRDefault="00D171B9" w:rsidP="00C80A42">
            <w:proofErr w:type="spellStart"/>
            <w:r w:rsidRPr="009E6BEB">
              <w:t>String</w:t>
            </w:r>
            <w:proofErr w:type="spellEnd"/>
          </w:p>
        </w:tc>
        <w:tc>
          <w:tcPr>
            <w:tcW w:w="4785" w:type="dxa"/>
          </w:tcPr>
          <w:p w14:paraId="0DC2B05F" w14:textId="77777777" w:rsidR="00D171B9" w:rsidRPr="009E6BEB" w:rsidRDefault="00D171B9" w:rsidP="00C80A42">
            <w:pPr>
              <w:jc w:val="left"/>
            </w:pPr>
            <w:r w:rsidRPr="009E6BEB">
              <w:t xml:space="preserve">Heslo pro ověření na </w:t>
            </w:r>
            <w:proofErr w:type="spellStart"/>
            <w:r w:rsidRPr="009E6BEB">
              <w:t>proxy</w:t>
            </w:r>
            <w:proofErr w:type="spellEnd"/>
          </w:p>
        </w:tc>
      </w:tr>
      <w:tr w:rsidR="00D171B9" w:rsidRPr="009E6BEB" w14:paraId="50EC6A78" w14:textId="77777777" w:rsidTr="00C80A42">
        <w:tc>
          <w:tcPr>
            <w:tcW w:w="3564" w:type="dxa"/>
          </w:tcPr>
          <w:p w14:paraId="4E69D143" w14:textId="77777777" w:rsidR="00D171B9" w:rsidRPr="009E6BEB" w:rsidRDefault="00D171B9" w:rsidP="00C80A42">
            <w:proofErr w:type="spellStart"/>
            <w:r w:rsidRPr="009E6BEB">
              <w:t>Proxy.Domain</w:t>
            </w:r>
            <w:proofErr w:type="spellEnd"/>
          </w:p>
        </w:tc>
        <w:tc>
          <w:tcPr>
            <w:tcW w:w="831" w:type="dxa"/>
          </w:tcPr>
          <w:p w14:paraId="4C8DCE42" w14:textId="77777777" w:rsidR="00D171B9" w:rsidRPr="009E6BEB" w:rsidRDefault="00D171B9" w:rsidP="00C80A42">
            <w:proofErr w:type="spellStart"/>
            <w:r w:rsidRPr="009E6BEB">
              <w:t>String</w:t>
            </w:r>
            <w:proofErr w:type="spellEnd"/>
          </w:p>
        </w:tc>
        <w:tc>
          <w:tcPr>
            <w:tcW w:w="4785" w:type="dxa"/>
          </w:tcPr>
          <w:p w14:paraId="772E93E3" w14:textId="77777777" w:rsidR="00D171B9" w:rsidRPr="009E6BEB" w:rsidRDefault="00D171B9" w:rsidP="00C80A42">
            <w:pPr>
              <w:jc w:val="left"/>
            </w:pPr>
            <w:r w:rsidRPr="009E6BEB">
              <w:t xml:space="preserve">Doména pro ověření na </w:t>
            </w:r>
            <w:proofErr w:type="spellStart"/>
            <w:r w:rsidRPr="009E6BEB">
              <w:t>proxy</w:t>
            </w:r>
            <w:proofErr w:type="spellEnd"/>
          </w:p>
        </w:tc>
      </w:tr>
    </w:tbl>
    <w:p w14:paraId="00C3DF2F" w14:textId="77777777" w:rsidR="00D171B9" w:rsidRPr="00C37785" w:rsidRDefault="00D171B9" w:rsidP="00D171B9">
      <w:bookmarkStart w:id="36" w:name="_Toc494457771"/>
    </w:p>
    <w:p w14:paraId="7555BC61" w14:textId="77777777" w:rsidR="00D171B9" w:rsidRDefault="00D171B9" w:rsidP="00D171B9">
      <w:pPr>
        <w:pStyle w:val="Nadpis2"/>
        <w:spacing w:after="0" w:line="276" w:lineRule="auto"/>
      </w:pPr>
      <w:bookmarkStart w:id="37" w:name="_Toc126310040"/>
      <w:r>
        <w:t xml:space="preserve">Začlenění </w:t>
      </w:r>
      <w:proofErr w:type="spellStart"/>
      <w:r>
        <w:t>eGON</w:t>
      </w:r>
      <w:proofErr w:type="spellEnd"/>
      <w:r>
        <w:t xml:space="preserve"> webové služby</w:t>
      </w:r>
      <w:bookmarkEnd w:id="36"/>
      <w:bookmarkEnd w:id="37"/>
    </w:p>
    <w:p w14:paraId="7528B8D1" w14:textId="77777777" w:rsidR="00D171B9" w:rsidRDefault="00D171B9" w:rsidP="00D171B9">
      <w:r>
        <w:t xml:space="preserve">V této kapitole je popsán příklad začlenění další služby ZR. V příkladu je začleněna služba </w:t>
      </w:r>
      <w:r w:rsidRPr="0019397E">
        <w:rPr>
          <w:i/>
        </w:rPr>
        <w:t xml:space="preserve">E36 – </w:t>
      </w:r>
      <w:proofErr w:type="spellStart"/>
      <w:r w:rsidRPr="0019397E">
        <w:rPr>
          <w:i/>
        </w:rPr>
        <w:t>ruainCtiAdresu</w:t>
      </w:r>
      <w:proofErr w:type="spellEnd"/>
      <w:r>
        <w:t xml:space="preserve">. </w:t>
      </w:r>
    </w:p>
    <w:p w14:paraId="36471EBD" w14:textId="77777777" w:rsidR="00D171B9" w:rsidRDefault="00D171B9" w:rsidP="00D171B9">
      <w:pPr>
        <w:pStyle w:val="Odstavecseseznamem"/>
        <w:numPr>
          <w:ilvl w:val="0"/>
          <w:numId w:val="46"/>
        </w:numPr>
        <w:spacing w:before="120" w:after="0"/>
      </w:pPr>
      <w:r>
        <w:t xml:space="preserve">Načtení WS </w:t>
      </w:r>
    </w:p>
    <w:p w14:paraId="61731964" w14:textId="77777777" w:rsidR="00D171B9" w:rsidRDefault="00D171B9" w:rsidP="00D171B9">
      <w:pPr>
        <w:pStyle w:val="Odstavecseseznamem"/>
      </w:pPr>
      <w:r>
        <w:t xml:space="preserve">V prvním kroku se do projektu načte definice WS. </w:t>
      </w:r>
    </w:p>
    <w:p w14:paraId="17A1FE47" w14:textId="77777777" w:rsidR="00D171B9" w:rsidRDefault="00D171B9" w:rsidP="00D171B9">
      <w:pPr>
        <w:pStyle w:val="Odstavecseseznamem"/>
      </w:pPr>
    </w:p>
    <w:p w14:paraId="3CA4A151" w14:textId="77777777" w:rsidR="00D171B9" w:rsidRDefault="00D171B9" w:rsidP="00D171B9">
      <w:pPr>
        <w:pStyle w:val="Odstavecseseznamem"/>
      </w:pPr>
      <w:r w:rsidRPr="005A4E9A">
        <w:rPr>
          <w:noProof/>
        </w:rPr>
        <w:drawing>
          <wp:inline distT="0" distB="0" distL="0" distR="0" wp14:anchorId="71DF657B" wp14:editId="22450E48">
            <wp:extent cx="2238687" cy="1305107"/>
            <wp:effectExtent l="0" t="0" r="9525" b="9525"/>
            <wp:docPr id="25" name="Obrázek 2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ázek 25" descr="Obsah obrázku text&#10;&#10;Popis byl vytvořen automaticky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38687" cy="1305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CD6AC2" w14:textId="77777777" w:rsidR="00D171B9" w:rsidRDefault="00D171B9" w:rsidP="00D171B9">
      <w:pPr>
        <w:pStyle w:val="Odstavecseseznamem"/>
      </w:pPr>
    </w:p>
    <w:p w14:paraId="6D854F25" w14:textId="77777777" w:rsidR="00D171B9" w:rsidRDefault="00D171B9" w:rsidP="00D171B9">
      <w:pPr>
        <w:pStyle w:val="Odstavecseseznamem"/>
      </w:pPr>
      <w:r>
        <w:t>V </w:t>
      </w:r>
      <w:proofErr w:type="spellStart"/>
      <w:r>
        <w:t>Solution</w:t>
      </w:r>
      <w:proofErr w:type="spellEnd"/>
      <w:r>
        <w:t xml:space="preserve"> </w:t>
      </w:r>
      <w:proofErr w:type="spellStart"/>
      <w:r>
        <w:t>exploreru</w:t>
      </w:r>
      <w:proofErr w:type="spellEnd"/>
      <w:r>
        <w:t xml:space="preserve"> nad větví Service </w:t>
      </w:r>
      <w:proofErr w:type="spellStart"/>
      <w:r>
        <w:t>References</w:t>
      </w:r>
      <w:proofErr w:type="spellEnd"/>
      <w:r>
        <w:t xml:space="preserve"> se zvolí </w:t>
      </w:r>
      <w:proofErr w:type="spellStart"/>
      <w:r>
        <w:t>Add</w:t>
      </w:r>
      <w:proofErr w:type="spellEnd"/>
      <w:r>
        <w:t xml:space="preserve"> Service Reference.</w:t>
      </w:r>
    </w:p>
    <w:p w14:paraId="2E3A20E6" w14:textId="77777777" w:rsidR="00D171B9" w:rsidRDefault="00D171B9" w:rsidP="00D171B9">
      <w:pPr>
        <w:pStyle w:val="Odstavecseseznamem"/>
      </w:pPr>
    </w:p>
    <w:p w14:paraId="070CE51C" w14:textId="77777777" w:rsidR="00D171B9" w:rsidRDefault="00D171B9" w:rsidP="00D171B9">
      <w:pPr>
        <w:pStyle w:val="Odstavecseseznamem"/>
      </w:pPr>
      <w:r w:rsidRPr="007B4E80">
        <w:rPr>
          <w:noProof/>
        </w:rPr>
        <w:drawing>
          <wp:inline distT="0" distB="0" distL="0" distR="0" wp14:anchorId="4E419787" wp14:editId="455EF8CC">
            <wp:extent cx="3327400" cy="3139057"/>
            <wp:effectExtent l="0" t="0" r="6350" b="4445"/>
            <wp:docPr id="26" name="Obrázek 26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Obrázek 26" descr="Obsah obrázku text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48511" cy="3158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E1693" w14:textId="718FB40B" w:rsidR="00D171B9" w:rsidRDefault="00D171B9" w:rsidP="00D171B9">
      <w:pPr>
        <w:pStyle w:val="Odstavecseseznamem"/>
      </w:pPr>
    </w:p>
    <w:p w14:paraId="30FAEB7B" w14:textId="25288D4D" w:rsidR="007917FB" w:rsidRDefault="007917FB" w:rsidP="00D171B9">
      <w:pPr>
        <w:pStyle w:val="Odstavecseseznamem"/>
      </w:pPr>
    </w:p>
    <w:p w14:paraId="1FC17E9E" w14:textId="5D233D5A" w:rsidR="007917FB" w:rsidRDefault="007917FB" w:rsidP="00D171B9">
      <w:pPr>
        <w:pStyle w:val="Odstavecseseznamem"/>
      </w:pPr>
    </w:p>
    <w:p w14:paraId="2BF58A40" w14:textId="05C589F4" w:rsidR="007917FB" w:rsidRDefault="007917FB" w:rsidP="00D171B9">
      <w:pPr>
        <w:pStyle w:val="Odstavecseseznamem"/>
      </w:pPr>
    </w:p>
    <w:p w14:paraId="0649FACF" w14:textId="5F278E45" w:rsidR="007917FB" w:rsidRDefault="007917FB" w:rsidP="00D171B9">
      <w:pPr>
        <w:pStyle w:val="Odstavecseseznamem"/>
      </w:pPr>
    </w:p>
    <w:p w14:paraId="0B89DA51" w14:textId="42890275" w:rsidR="007917FB" w:rsidRDefault="007917FB" w:rsidP="00D171B9">
      <w:pPr>
        <w:pStyle w:val="Odstavecseseznamem"/>
      </w:pPr>
    </w:p>
    <w:p w14:paraId="1D3022B7" w14:textId="5AB082A6" w:rsidR="007917FB" w:rsidRDefault="007917FB" w:rsidP="00D171B9">
      <w:pPr>
        <w:pStyle w:val="Odstavecseseznamem"/>
      </w:pPr>
    </w:p>
    <w:p w14:paraId="4090EEAD" w14:textId="13212A8F" w:rsidR="007917FB" w:rsidRDefault="007917FB" w:rsidP="00D171B9">
      <w:pPr>
        <w:pStyle w:val="Odstavecseseznamem"/>
      </w:pPr>
    </w:p>
    <w:p w14:paraId="7A6A5CE7" w14:textId="77777777" w:rsidR="007917FB" w:rsidRDefault="007917FB" w:rsidP="00D171B9">
      <w:pPr>
        <w:pStyle w:val="Odstavecseseznamem"/>
      </w:pPr>
    </w:p>
    <w:p w14:paraId="5B74D01B" w14:textId="77777777" w:rsidR="00D171B9" w:rsidRDefault="00D171B9" w:rsidP="00D171B9">
      <w:pPr>
        <w:pStyle w:val="Odstavecseseznamem"/>
        <w:numPr>
          <w:ilvl w:val="0"/>
          <w:numId w:val="46"/>
        </w:numPr>
        <w:spacing w:before="120" w:after="0"/>
      </w:pPr>
      <w:r>
        <w:lastRenderedPageBreak/>
        <w:t>Vytvoření služby</w:t>
      </w:r>
    </w:p>
    <w:p w14:paraId="2B607952" w14:textId="77777777" w:rsidR="00D171B9" w:rsidRDefault="00D171B9" w:rsidP="00D171B9">
      <w:pPr>
        <w:pStyle w:val="Odstavecseseznamem"/>
      </w:pPr>
    </w:p>
    <w:p w14:paraId="2F1B0CA4" w14:textId="77777777" w:rsidR="00D171B9" w:rsidRDefault="00D171B9" w:rsidP="00D171B9">
      <w:pPr>
        <w:pStyle w:val="Odstavecseseznamem"/>
      </w:pPr>
      <w:r>
        <w:t xml:space="preserve">Nyní je třeba vytvořit kód pro volání služby. </w:t>
      </w:r>
    </w:p>
    <w:p w14:paraId="3BC0BEDA" w14:textId="77777777" w:rsidR="00D171B9" w:rsidRDefault="00D171B9" w:rsidP="00D171B9">
      <w:pPr>
        <w:pStyle w:val="Odstavecseseznamem"/>
      </w:pPr>
    </w:p>
    <w:p w14:paraId="6C6691C7" w14:textId="2AEB7705" w:rsidR="00D171B9" w:rsidRDefault="007917FB" w:rsidP="00D171B9">
      <w:pPr>
        <w:pStyle w:val="Odstavecseseznamem"/>
      </w:pPr>
      <w:r w:rsidRPr="007917FB">
        <w:rPr>
          <w:noProof/>
        </w:rPr>
        <w:drawing>
          <wp:inline distT="0" distB="0" distL="0" distR="0" wp14:anchorId="2641CB97" wp14:editId="27E2B28E">
            <wp:extent cx="1823489" cy="2095500"/>
            <wp:effectExtent l="0" t="0" r="5715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27902" cy="210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35E4E" w14:textId="77777777" w:rsidR="00D171B9" w:rsidRDefault="00D171B9" w:rsidP="00D171B9">
      <w:pPr>
        <w:pStyle w:val="Odstavecseseznamem"/>
      </w:pPr>
    </w:p>
    <w:p w14:paraId="54759619" w14:textId="77777777" w:rsidR="00D171B9" w:rsidRDefault="00D171B9" w:rsidP="00D171B9">
      <w:pPr>
        <w:pStyle w:val="Odstavecseseznamem"/>
      </w:pPr>
      <w:r>
        <w:t xml:space="preserve">V souboru </w:t>
      </w:r>
      <w:proofErr w:type="spellStart"/>
      <w:r w:rsidRPr="00672ABE">
        <w:rPr>
          <w:i/>
        </w:rPr>
        <w:t>EgonServices.cs</w:t>
      </w:r>
      <w:proofErr w:type="spellEnd"/>
      <w:r>
        <w:t xml:space="preserve"> využijeme stávající kód, zkopírujeme a upravíme pro službu E36. Vznikne následující kód:</w:t>
      </w:r>
    </w:p>
    <w:p w14:paraId="3E0C2D06" w14:textId="77777777" w:rsidR="00D171B9" w:rsidRDefault="00D171B9" w:rsidP="00D171B9">
      <w:pPr>
        <w:pStyle w:val="Odstavecseseznamem"/>
      </w:pPr>
    </w:p>
    <w:p w14:paraId="74282741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>
        <w:rPr>
          <w:rFonts w:ascii="Consolas" w:hAnsi="Consolas" w:cs="Consolas"/>
          <w:sz w:val="19"/>
          <w:szCs w:val="19"/>
        </w:rPr>
        <w:t xml:space="preserve">       </w:t>
      </w:r>
      <w:r w:rsidRPr="00672ABE">
        <w:rPr>
          <w:rFonts w:ascii="Consolas" w:hAnsi="Consolas" w:cs="Consolas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//------------------------------------------------------------------------------------</w:t>
      </w:r>
    </w:p>
    <w:p w14:paraId="4376CDEB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808080"/>
          <w:sz w:val="16"/>
          <w:szCs w:val="19"/>
        </w:rPr>
        <w:t>&lt;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summary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&gt;</w:t>
      </w:r>
    </w:p>
    <w:p w14:paraId="3FC67A07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proofErr w:type="gramStart"/>
      <w:r w:rsidRPr="00672ABE">
        <w:rPr>
          <w:rFonts w:ascii="Consolas" w:hAnsi="Consolas" w:cs="Consolas"/>
          <w:color w:val="008000"/>
          <w:sz w:val="16"/>
          <w:szCs w:val="19"/>
        </w:rPr>
        <w:t xml:space="preserve">E36 - </w:t>
      </w:r>
      <w:proofErr w:type="spellStart"/>
      <w:r w:rsidRPr="00672ABE">
        <w:rPr>
          <w:rFonts w:ascii="Consolas" w:hAnsi="Consolas" w:cs="Consolas"/>
          <w:color w:val="008000"/>
          <w:sz w:val="16"/>
          <w:szCs w:val="19"/>
        </w:rPr>
        <w:t>ruianCtiAdresu</w:t>
      </w:r>
      <w:proofErr w:type="spellEnd"/>
      <w:proofErr w:type="gramEnd"/>
    </w:p>
    <w:p w14:paraId="3C442739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808080"/>
          <w:sz w:val="16"/>
          <w:szCs w:val="19"/>
        </w:rPr>
        <w:t>&lt;/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summary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&gt;</w:t>
      </w:r>
    </w:p>
    <w:p w14:paraId="1DA196E4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808080"/>
          <w:sz w:val="16"/>
          <w:szCs w:val="19"/>
        </w:rPr>
        <w:t>&lt;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param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name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="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volani</w:t>
      </w:r>
      <w:proofErr w:type="spellEnd"/>
      <w:proofErr w:type="gramStart"/>
      <w:r w:rsidRPr="00672ABE">
        <w:rPr>
          <w:rFonts w:ascii="Consolas" w:hAnsi="Consolas" w:cs="Consolas"/>
          <w:color w:val="808080"/>
          <w:sz w:val="16"/>
          <w:szCs w:val="19"/>
        </w:rPr>
        <w:t>"&gt;&lt;</w:t>
      </w:r>
      <w:proofErr w:type="gramEnd"/>
      <w:r w:rsidRPr="00672ABE">
        <w:rPr>
          <w:rFonts w:ascii="Consolas" w:hAnsi="Consolas" w:cs="Consolas"/>
          <w:color w:val="808080"/>
          <w:sz w:val="16"/>
          <w:szCs w:val="19"/>
        </w:rPr>
        <w:t>/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param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&gt;</w:t>
      </w:r>
    </w:p>
    <w:p w14:paraId="5B2672DB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808080"/>
          <w:sz w:val="16"/>
          <w:szCs w:val="19"/>
        </w:rPr>
        <w:t>&lt;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param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name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="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kod</w:t>
      </w:r>
      <w:proofErr w:type="spellEnd"/>
      <w:proofErr w:type="gramStart"/>
      <w:r w:rsidRPr="00672ABE">
        <w:rPr>
          <w:rFonts w:ascii="Consolas" w:hAnsi="Consolas" w:cs="Consolas"/>
          <w:color w:val="808080"/>
          <w:sz w:val="16"/>
          <w:szCs w:val="19"/>
        </w:rPr>
        <w:t>"&gt;&lt;</w:t>
      </w:r>
      <w:proofErr w:type="gramEnd"/>
      <w:r w:rsidRPr="00672ABE">
        <w:rPr>
          <w:rFonts w:ascii="Consolas" w:hAnsi="Consolas" w:cs="Consolas"/>
          <w:color w:val="808080"/>
          <w:sz w:val="16"/>
          <w:szCs w:val="19"/>
        </w:rPr>
        <w:t>/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param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&gt;</w:t>
      </w:r>
    </w:p>
    <w:p w14:paraId="6D112714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internal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0000FF"/>
          <w:sz w:val="16"/>
          <w:szCs w:val="19"/>
        </w:rPr>
        <w:t>static</w:t>
      </w:r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void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E36(</w:t>
      </w:r>
      <w:proofErr w:type="spellStart"/>
      <w:r w:rsidRPr="00672ABE">
        <w:rPr>
          <w:rFonts w:ascii="Consolas" w:hAnsi="Consolas" w:cs="Consolas"/>
          <w:color w:val="2B91AF"/>
          <w:sz w:val="16"/>
          <w:szCs w:val="19"/>
        </w:rPr>
        <w:t>Volani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volani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int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kod</w:t>
      </w:r>
      <w:proofErr w:type="spellEnd"/>
      <w:r w:rsidRPr="00672ABE">
        <w:rPr>
          <w:rFonts w:ascii="Consolas" w:hAnsi="Consolas" w:cs="Consolas"/>
          <w:sz w:val="16"/>
          <w:szCs w:val="19"/>
        </w:rPr>
        <w:t>)</w:t>
      </w:r>
    </w:p>
    <w:p w14:paraId="46151D35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{</w:t>
      </w:r>
    </w:p>
    <w:p w14:paraId="330E464F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r w:rsidRPr="00672ABE">
        <w:rPr>
          <w:rFonts w:ascii="Consolas" w:hAnsi="Consolas" w:cs="Consolas"/>
          <w:color w:val="2B91AF"/>
          <w:sz w:val="16"/>
          <w:szCs w:val="19"/>
        </w:rPr>
        <w:t>String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svc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= </w:t>
      </w:r>
      <w:r w:rsidRPr="00672ABE">
        <w:rPr>
          <w:rFonts w:ascii="Consolas" w:hAnsi="Consolas" w:cs="Consolas"/>
          <w:color w:val="A31515"/>
          <w:sz w:val="16"/>
          <w:szCs w:val="19"/>
        </w:rPr>
        <w:t>"E36"</w:t>
      </w:r>
      <w:r w:rsidRPr="00672ABE">
        <w:rPr>
          <w:rFonts w:ascii="Consolas" w:hAnsi="Consolas" w:cs="Consolas"/>
          <w:sz w:val="16"/>
          <w:szCs w:val="19"/>
        </w:rPr>
        <w:t>;</w:t>
      </w:r>
    </w:p>
    <w:p w14:paraId="45AC0630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r w:rsidRPr="00672ABE">
        <w:rPr>
          <w:rFonts w:ascii="Consolas" w:hAnsi="Consolas" w:cs="Consolas"/>
          <w:color w:val="2B91AF"/>
          <w:sz w:val="16"/>
          <w:szCs w:val="19"/>
        </w:rPr>
        <w:t>Binding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bind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null</w:t>
      </w:r>
      <w:proofErr w:type="spellEnd"/>
      <w:r w:rsidRPr="00672ABE">
        <w:rPr>
          <w:rFonts w:ascii="Consolas" w:hAnsi="Consolas" w:cs="Consolas"/>
          <w:sz w:val="16"/>
          <w:szCs w:val="19"/>
        </w:rPr>
        <w:t>;</w:t>
      </w:r>
    </w:p>
    <w:p w14:paraId="73762FD5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r w:rsidRPr="00672ABE">
        <w:rPr>
          <w:rFonts w:ascii="Consolas" w:hAnsi="Consolas" w:cs="Consolas"/>
          <w:color w:val="2B91AF"/>
          <w:sz w:val="16"/>
          <w:szCs w:val="19"/>
        </w:rPr>
        <w:t>EndpointAddress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adr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GetEgonAddr</w:t>
      </w:r>
      <w:proofErr w:type="spell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proofErr w:type="gramEnd"/>
      <w:r w:rsidRPr="00672ABE">
        <w:rPr>
          <w:rFonts w:ascii="Consolas" w:hAnsi="Consolas" w:cs="Consolas"/>
          <w:sz w:val="16"/>
          <w:szCs w:val="19"/>
        </w:rPr>
        <w:t>volani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sz w:val="16"/>
          <w:szCs w:val="19"/>
        </w:rPr>
        <w:t>svc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true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r w:rsidRPr="00672ABE">
        <w:rPr>
          <w:rFonts w:ascii="Consolas" w:hAnsi="Consolas" w:cs="Consolas"/>
          <w:color w:val="0000FF"/>
          <w:sz w:val="16"/>
          <w:szCs w:val="19"/>
        </w:rPr>
        <w:t>out</w:t>
      </w:r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bind</w:t>
      </w:r>
      <w:proofErr w:type="spellEnd"/>
      <w:r w:rsidRPr="00672ABE">
        <w:rPr>
          <w:rFonts w:ascii="Consolas" w:hAnsi="Consolas" w:cs="Consolas"/>
          <w:sz w:val="16"/>
          <w:szCs w:val="19"/>
        </w:rPr>
        <w:t>);</w:t>
      </w:r>
    </w:p>
    <w:p w14:paraId="1815FAC3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//</w:t>
      </w:r>
    </w:p>
    <w:p w14:paraId="1E41D266" w14:textId="77777777" w:rsidR="00D171B9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IszrRuianCtiAdresuPortTypeClient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cl = </w:t>
      </w:r>
    </w:p>
    <w:p w14:paraId="5E315870" w14:textId="77777777" w:rsidR="00D171B9" w:rsidRPr="00672ABE" w:rsidRDefault="00D171B9" w:rsidP="00D171B9">
      <w:pPr>
        <w:autoSpaceDE w:val="0"/>
        <w:autoSpaceDN w:val="0"/>
        <w:adjustRightInd w:val="0"/>
        <w:ind w:left="1416"/>
        <w:jc w:val="left"/>
        <w:rPr>
          <w:rFonts w:ascii="Consolas" w:hAnsi="Consolas" w:cs="Consolas"/>
          <w:sz w:val="16"/>
          <w:szCs w:val="19"/>
        </w:rPr>
      </w:pP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new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IszrRuianCtiAdresuPortTypeClient</w:t>
      </w:r>
      <w:proofErr w:type="spell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r w:rsidRPr="00672ABE">
        <w:rPr>
          <w:rFonts w:ascii="Consolas" w:hAnsi="Consolas" w:cs="Consolas"/>
          <w:sz w:val="16"/>
          <w:szCs w:val="19"/>
        </w:rPr>
        <w:t>bind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sz w:val="16"/>
          <w:szCs w:val="19"/>
        </w:rPr>
        <w:t>adr</w:t>
      </w:r>
      <w:proofErr w:type="spellEnd"/>
      <w:r w:rsidRPr="00672ABE">
        <w:rPr>
          <w:rFonts w:ascii="Consolas" w:hAnsi="Consolas" w:cs="Consolas"/>
          <w:sz w:val="16"/>
          <w:szCs w:val="19"/>
        </w:rPr>
        <w:t>);</w:t>
      </w:r>
    </w:p>
    <w:p w14:paraId="261AA22C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//</w:t>
      </w:r>
    </w:p>
    <w:p w14:paraId="66CC3186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cl.ClientCredentials.ClientCertificate.Certificate</w:t>
      </w:r>
      <w:proofErr w:type="spellEnd"/>
      <w:proofErr w:type="gram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sz w:val="16"/>
          <w:szCs w:val="19"/>
        </w:rPr>
        <w:t>volani.Certifikat</w:t>
      </w:r>
      <w:proofErr w:type="spellEnd"/>
      <w:r w:rsidRPr="00672ABE">
        <w:rPr>
          <w:rFonts w:ascii="Consolas" w:hAnsi="Consolas" w:cs="Consolas"/>
          <w:sz w:val="16"/>
          <w:szCs w:val="19"/>
        </w:rPr>
        <w:t>;</w:t>
      </w:r>
    </w:p>
    <w:p w14:paraId="4294BCB8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//</w:t>
      </w:r>
    </w:p>
    <w:p w14:paraId="5F18ACEB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RuianCtiAdresuType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req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new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RuianCtiAdresuType</w:t>
      </w:r>
      <w:proofErr w:type="spellEnd"/>
      <w:r w:rsidRPr="00672ABE">
        <w:rPr>
          <w:rFonts w:ascii="Consolas" w:hAnsi="Consolas" w:cs="Consolas"/>
          <w:sz w:val="16"/>
          <w:szCs w:val="19"/>
        </w:rPr>
        <w:t>();</w:t>
      </w:r>
    </w:p>
    <w:p w14:paraId="50AE978D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//</w:t>
      </w:r>
    </w:p>
    <w:p w14:paraId="54F8D071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req.ZadostInfo</w:t>
      </w:r>
      <w:proofErr w:type="spellEnd"/>
      <w:proofErr w:type="gram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new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ZadostInfoIszrType</w:t>
      </w:r>
      <w:proofErr w:type="spellEnd"/>
      <w:r w:rsidRPr="00672ABE">
        <w:rPr>
          <w:rFonts w:ascii="Consolas" w:hAnsi="Consolas" w:cs="Consolas"/>
          <w:sz w:val="16"/>
          <w:szCs w:val="19"/>
        </w:rPr>
        <w:t>();</w:t>
      </w:r>
    </w:p>
    <w:p w14:paraId="68615F2E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FillSystemPart</w:t>
      </w:r>
      <w:proofErr w:type="spell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proofErr w:type="gramEnd"/>
      <w:r w:rsidRPr="00672ABE">
        <w:rPr>
          <w:rFonts w:ascii="Consolas" w:hAnsi="Consolas" w:cs="Consolas"/>
          <w:sz w:val="16"/>
          <w:szCs w:val="19"/>
        </w:rPr>
        <w:t>volani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sz w:val="16"/>
          <w:szCs w:val="19"/>
        </w:rPr>
        <w:t>req.ZadostInfo</w:t>
      </w:r>
      <w:proofErr w:type="spellEnd"/>
      <w:r w:rsidRPr="00672ABE">
        <w:rPr>
          <w:rFonts w:ascii="Consolas" w:hAnsi="Consolas" w:cs="Consolas"/>
          <w:sz w:val="16"/>
          <w:szCs w:val="19"/>
        </w:rPr>
        <w:t>);</w:t>
      </w:r>
    </w:p>
    <w:p w14:paraId="7A8D69A2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//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pri</w:t>
      </w:r>
      <w:proofErr w:type="spell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cteni</w:t>
      </w:r>
      <w:proofErr w:type="spell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ROB je </w:t>
      </w:r>
      <w:proofErr w:type="spellStart"/>
      <w:proofErr w:type="gram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vyzadovano</w:t>
      </w:r>
      <w:proofErr w:type="spell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- zde</w:t>
      </w:r>
      <w:proofErr w:type="gram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cteme</w:t>
      </w:r>
      <w:proofErr w:type="spell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RUIAN,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neni</w:t>
      </w:r>
      <w:proofErr w:type="spell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treba</w:t>
      </w:r>
      <w:proofErr w:type="spell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vyplnovat</w:t>
      </w:r>
      <w:proofErr w:type="spellEnd"/>
    </w:p>
    <w:p w14:paraId="1E1A6AB5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// </w:t>
      </w:r>
      <w:proofErr w:type="spellStart"/>
      <w:proofErr w:type="gram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req.ZadostInfo.Subjekt</w:t>
      </w:r>
      <w:proofErr w:type="spellEnd"/>
      <w:proofErr w:type="gram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= "Subjekt";</w:t>
      </w:r>
    </w:p>
    <w:p w14:paraId="767C6928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lastRenderedPageBreak/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// </w:t>
      </w:r>
      <w:proofErr w:type="spellStart"/>
      <w:proofErr w:type="gram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req.ZadostInfo.Uzivatel</w:t>
      </w:r>
      <w:proofErr w:type="spellEnd"/>
      <w:proofErr w:type="gram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= "Uzivatel156";</w:t>
      </w:r>
    </w:p>
    <w:p w14:paraId="1DDB27B5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// </w:t>
      </w:r>
      <w:proofErr w:type="spellStart"/>
      <w:proofErr w:type="gram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req.ZadostInfo.DuvodUcel</w:t>
      </w:r>
      <w:proofErr w:type="spellEnd"/>
      <w:proofErr w:type="gram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= "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Duvod</w:t>
      </w:r>
      <w:proofErr w:type="spellEnd"/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 xml:space="preserve"> a ucel";</w:t>
      </w:r>
    </w:p>
    <w:p w14:paraId="7B8F0E1C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//</w:t>
      </w:r>
    </w:p>
    <w:p w14:paraId="3A1D53B0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req.AutorizaceInfo</w:t>
      </w:r>
      <w:proofErr w:type="spellEnd"/>
      <w:proofErr w:type="gram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new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AutorizaceType</w:t>
      </w:r>
      <w:proofErr w:type="spellEnd"/>
      <w:r w:rsidRPr="00672ABE">
        <w:rPr>
          <w:rFonts w:ascii="Consolas" w:hAnsi="Consolas" w:cs="Consolas"/>
          <w:sz w:val="16"/>
          <w:szCs w:val="19"/>
        </w:rPr>
        <w:t>();</w:t>
      </w:r>
    </w:p>
    <w:p w14:paraId="1220692C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req.AutorizaceInfo.SeznamUdaju</w:t>
      </w:r>
      <w:proofErr w:type="spellEnd"/>
      <w:proofErr w:type="gram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sz w:val="16"/>
          <w:szCs w:val="19"/>
        </w:rPr>
        <w:t>volani.Hlavicka.AutorizaceInfo</w:t>
      </w:r>
      <w:proofErr w:type="spellEnd"/>
      <w:r w:rsidRPr="00672ABE">
        <w:rPr>
          <w:rFonts w:ascii="Consolas" w:hAnsi="Consolas" w:cs="Consolas"/>
          <w:sz w:val="16"/>
          <w:szCs w:val="19"/>
        </w:rPr>
        <w:t>;</w:t>
      </w:r>
    </w:p>
    <w:p w14:paraId="006F757C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//</w:t>
      </w:r>
    </w:p>
    <w:p w14:paraId="4EFAC7E0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req.Zadost</w:t>
      </w:r>
      <w:proofErr w:type="spellEnd"/>
      <w:proofErr w:type="gram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new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RuianCtiAdresuTypeZadost</w:t>
      </w:r>
      <w:proofErr w:type="spellEnd"/>
      <w:r w:rsidRPr="00672ABE">
        <w:rPr>
          <w:rFonts w:ascii="Consolas" w:hAnsi="Consolas" w:cs="Consolas"/>
          <w:sz w:val="16"/>
          <w:szCs w:val="19"/>
        </w:rPr>
        <w:t>();</w:t>
      </w:r>
    </w:p>
    <w:p w14:paraId="05D2AE34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req.Zadost.RuianCtiAdresuData</w:t>
      </w:r>
      <w:proofErr w:type="spellEnd"/>
      <w:proofErr w:type="gram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new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CtiAdresuDotazType</w:t>
      </w:r>
      <w:proofErr w:type="spellEnd"/>
      <w:r w:rsidRPr="00672ABE">
        <w:rPr>
          <w:rFonts w:ascii="Consolas" w:hAnsi="Consolas" w:cs="Consolas"/>
          <w:sz w:val="16"/>
          <w:szCs w:val="19"/>
        </w:rPr>
        <w:t>();</w:t>
      </w:r>
    </w:p>
    <w:p w14:paraId="7E71A6F3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req.Zadost.RuianCtiAdresuData</w:t>
      </w:r>
      <w:proofErr w:type="gramEnd"/>
      <w:r w:rsidRPr="00672ABE">
        <w:rPr>
          <w:rFonts w:ascii="Consolas" w:hAnsi="Consolas" w:cs="Consolas"/>
          <w:sz w:val="16"/>
          <w:szCs w:val="19"/>
        </w:rPr>
        <w:t>.Kod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sz w:val="16"/>
          <w:szCs w:val="19"/>
        </w:rPr>
        <w:t>kod</w:t>
      </w:r>
      <w:proofErr w:type="spellEnd"/>
      <w:r w:rsidRPr="00672ABE">
        <w:rPr>
          <w:rFonts w:ascii="Consolas" w:hAnsi="Consolas" w:cs="Consolas"/>
          <w:sz w:val="16"/>
          <w:szCs w:val="19"/>
        </w:rPr>
        <w:t>;</w:t>
      </w:r>
    </w:p>
    <w:p w14:paraId="691EC2F8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req.Zadost.RuianCtiAdresuData</w:t>
      </w:r>
      <w:proofErr w:type="gramEnd"/>
      <w:r w:rsidRPr="00672ABE">
        <w:rPr>
          <w:rFonts w:ascii="Consolas" w:hAnsi="Consolas" w:cs="Consolas"/>
          <w:sz w:val="16"/>
          <w:szCs w:val="19"/>
        </w:rPr>
        <w:t>.FormatAdresy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FormatAdresyType</w:t>
      </w:r>
      <w:r w:rsidRPr="00672ABE">
        <w:rPr>
          <w:rFonts w:ascii="Consolas" w:hAnsi="Consolas" w:cs="Consolas"/>
          <w:sz w:val="16"/>
          <w:szCs w:val="19"/>
        </w:rPr>
        <w:t>.RADKOVY</w:t>
      </w:r>
      <w:proofErr w:type="spellEnd"/>
      <w:r w:rsidRPr="00672ABE">
        <w:rPr>
          <w:rFonts w:ascii="Consolas" w:hAnsi="Consolas" w:cs="Consolas"/>
          <w:sz w:val="16"/>
          <w:szCs w:val="19"/>
        </w:rPr>
        <w:t>;</w:t>
      </w:r>
    </w:p>
    <w:p w14:paraId="5C2A8653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//</w:t>
      </w:r>
    </w:p>
    <w:p w14:paraId="666FFD02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cl.Endpoint.Behaviors.Add</w:t>
      </w:r>
      <w:proofErr w:type="spellEnd"/>
      <w:proofErr w:type="gram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new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color w:val="2B91AF"/>
          <w:sz w:val="16"/>
          <w:szCs w:val="19"/>
        </w:rPr>
        <w:t>MessageLoggerBehavior</w:t>
      </w:r>
      <w:proofErr w:type="spell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r w:rsidRPr="00672ABE">
        <w:rPr>
          <w:rFonts w:ascii="Consolas" w:hAnsi="Consolas" w:cs="Consolas"/>
          <w:sz w:val="16"/>
          <w:szCs w:val="19"/>
        </w:rPr>
        <w:t>volani.Log</w:t>
      </w:r>
      <w:proofErr w:type="spellEnd"/>
      <w:r w:rsidRPr="00672ABE">
        <w:rPr>
          <w:rFonts w:ascii="Consolas" w:hAnsi="Consolas" w:cs="Consolas"/>
          <w:sz w:val="16"/>
          <w:szCs w:val="19"/>
        </w:rPr>
        <w:t>));</w:t>
      </w:r>
    </w:p>
    <w:p w14:paraId="714A3447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r w:rsidRPr="00672ABE">
        <w:rPr>
          <w:rFonts w:ascii="Consolas" w:hAnsi="Consolas" w:cs="Consolas"/>
          <w:sz w:val="16"/>
          <w:szCs w:val="19"/>
        </w:rPr>
        <w:t>IszrRuianCtiAdresu.</w:t>
      </w:r>
      <w:r w:rsidRPr="00672ABE">
        <w:rPr>
          <w:rFonts w:ascii="Consolas" w:hAnsi="Consolas" w:cs="Consolas"/>
          <w:color w:val="2B91AF"/>
          <w:sz w:val="16"/>
          <w:szCs w:val="19"/>
        </w:rPr>
        <w:t>RuianCtiAdresuResponseType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resp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sz w:val="16"/>
          <w:szCs w:val="19"/>
        </w:rPr>
        <w:t>cl.IszrRuianCtiAdresu</w:t>
      </w:r>
      <w:proofErr w:type="spell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r w:rsidRPr="00672ABE">
        <w:rPr>
          <w:rFonts w:ascii="Consolas" w:hAnsi="Consolas" w:cs="Consolas"/>
          <w:sz w:val="16"/>
          <w:szCs w:val="19"/>
        </w:rPr>
        <w:t>req</w:t>
      </w:r>
      <w:proofErr w:type="spellEnd"/>
      <w:r w:rsidRPr="00672ABE">
        <w:rPr>
          <w:rFonts w:ascii="Consolas" w:hAnsi="Consolas" w:cs="Consolas"/>
          <w:sz w:val="16"/>
          <w:szCs w:val="19"/>
        </w:rPr>
        <w:t>);</w:t>
      </w:r>
    </w:p>
    <w:p w14:paraId="46C47FFA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LogHistory</w:t>
      </w:r>
      <w:proofErr w:type="spell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proofErr w:type="gramEnd"/>
      <w:r w:rsidRPr="00672ABE">
        <w:rPr>
          <w:rFonts w:ascii="Consolas" w:hAnsi="Consolas" w:cs="Consolas"/>
          <w:sz w:val="16"/>
          <w:szCs w:val="19"/>
        </w:rPr>
        <w:t>svc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sz w:val="16"/>
          <w:szCs w:val="19"/>
        </w:rPr>
        <w:t>volani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sz w:val="16"/>
          <w:szCs w:val="19"/>
        </w:rPr>
        <w:t>resp</w:t>
      </w:r>
      <w:proofErr w:type="spellEnd"/>
      <w:r w:rsidRPr="00672ABE">
        <w:rPr>
          <w:rFonts w:ascii="Consolas" w:hAnsi="Consolas" w:cs="Consolas"/>
          <w:sz w:val="16"/>
          <w:szCs w:val="19"/>
        </w:rPr>
        <w:t>);</w:t>
      </w:r>
    </w:p>
    <w:p w14:paraId="7B6E8125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}</w:t>
      </w:r>
    </w:p>
    <w:p w14:paraId="595D54C9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</w:p>
    <w:p w14:paraId="6C8A9608" w14:textId="77777777" w:rsidR="00D171B9" w:rsidRDefault="00D171B9" w:rsidP="00D171B9">
      <w:pPr>
        <w:pStyle w:val="Odstavecseseznamem"/>
      </w:pPr>
    </w:p>
    <w:p w14:paraId="1BAAAA25" w14:textId="77777777" w:rsidR="00D171B9" w:rsidRDefault="00D171B9" w:rsidP="00D171B9">
      <w:pPr>
        <w:pStyle w:val="Odstavecseseznamem"/>
        <w:numPr>
          <w:ilvl w:val="0"/>
          <w:numId w:val="46"/>
        </w:numPr>
        <w:spacing w:before="120" w:after="0"/>
      </w:pPr>
      <w:r>
        <w:t>Začlenění do UI</w:t>
      </w:r>
    </w:p>
    <w:p w14:paraId="7D4DFD04" w14:textId="77777777" w:rsidR="00D171B9" w:rsidRDefault="00D171B9" w:rsidP="00D171B9">
      <w:pPr>
        <w:pStyle w:val="Odstavecseseznamem"/>
      </w:pPr>
    </w:p>
    <w:p w14:paraId="33F08FC5" w14:textId="77777777" w:rsidR="00D171B9" w:rsidRDefault="00D171B9" w:rsidP="00D171B9">
      <w:pPr>
        <w:pStyle w:val="Odstavecseseznamem"/>
      </w:pPr>
      <w:r>
        <w:t xml:space="preserve">Upravíme UI – formulář </w:t>
      </w:r>
      <w:proofErr w:type="spellStart"/>
      <w:r w:rsidRPr="00242FB8">
        <w:rPr>
          <w:i/>
        </w:rPr>
        <w:t>MainF</w:t>
      </w:r>
      <w:proofErr w:type="spellEnd"/>
      <w:r>
        <w:t xml:space="preserve"> pro volání služby E36. Přidáme tlačítko, pole pro vstup a kód pro obsluhu události při stlačení tlačítka.</w:t>
      </w:r>
    </w:p>
    <w:p w14:paraId="2EC84239" w14:textId="77777777" w:rsidR="00D171B9" w:rsidRDefault="00D171B9" w:rsidP="00D171B9">
      <w:pPr>
        <w:pStyle w:val="Odstavecseseznamem"/>
      </w:pPr>
    </w:p>
    <w:p w14:paraId="0F547381" w14:textId="3E6B24A7" w:rsidR="00D171B9" w:rsidRDefault="00D171B9" w:rsidP="007917FB">
      <w:pPr>
        <w:pStyle w:val="Odstavecseseznamem"/>
      </w:pPr>
      <w:r>
        <w:rPr>
          <w:noProof/>
        </w:rPr>
        <w:drawing>
          <wp:inline distT="0" distB="0" distL="0" distR="0" wp14:anchorId="342FC325" wp14:editId="275E311E">
            <wp:extent cx="4183743" cy="1325995"/>
            <wp:effectExtent l="0" t="0" r="7620" b="762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83743" cy="132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FCAC5" w14:textId="77777777" w:rsidR="00D171B9" w:rsidRDefault="00D171B9" w:rsidP="00D171B9">
      <w:pPr>
        <w:pStyle w:val="Odstavecseseznamem"/>
      </w:pPr>
    </w:p>
    <w:p w14:paraId="6572B62A" w14:textId="77777777" w:rsidR="00D171B9" w:rsidRDefault="00D171B9" w:rsidP="00D171B9">
      <w:pPr>
        <w:pStyle w:val="Odstavecseseznamem"/>
      </w:pPr>
      <w:r>
        <w:t>Kód pro obsluhu události tlačítka bude obdobný jako u tlačítek pro volání služeb ROB, ROS a ISZR.</w:t>
      </w:r>
    </w:p>
    <w:p w14:paraId="7CC357D9" w14:textId="77777777" w:rsidR="00D171B9" w:rsidRDefault="00D171B9" w:rsidP="00D171B9">
      <w:pPr>
        <w:pStyle w:val="Odstavecseseznamem"/>
      </w:pPr>
    </w:p>
    <w:p w14:paraId="6D0E23EE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>
        <w:rPr>
          <w:rFonts w:ascii="Consolas" w:hAnsi="Consolas" w:cs="Consolas"/>
          <w:sz w:val="19"/>
          <w:szCs w:val="19"/>
        </w:rPr>
        <w:t xml:space="preserve">       </w:t>
      </w:r>
      <w:r w:rsidRPr="00672ABE">
        <w:rPr>
          <w:rFonts w:ascii="Consolas" w:hAnsi="Consolas" w:cs="Consolas"/>
          <w:color w:val="0000FF"/>
          <w:sz w:val="16"/>
          <w:szCs w:val="19"/>
          <w:highlight w:val="yellow"/>
        </w:rPr>
        <w:t>//------------------------------------------------------------------------------------</w:t>
      </w:r>
    </w:p>
    <w:p w14:paraId="5285444A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808080"/>
          <w:sz w:val="16"/>
          <w:szCs w:val="19"/>
        </w:rPr>
        <w:t>&lt;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summary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&gt;</w:t>
      </w:r>
    </w:p>
    <w:p w14:paraId="5D99BB33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color w:val="008000"/>
          <w:sz w:val="16"/>
          <w:szCs w:val="19"/>
        </w:rPr>
        <w:t>tlacitko</w:t>
      </w:r>
      <w:proofErr w:type="spellEnd"/>
      <w:r w:rsidRPr="00672ABE">
        <w:rPr>
          <w:rFonts w:ascii="Consolas" w:hAnsi="Consolas" w:cs="Consolas"/>
          <w:color w:val="008000"/>
          <w:sz w:val="16"/>
          <w:szCs w:val="19"/>
        </w:rPr>
        <w:t xml:space="preserve"> E36</w:t>
      </w:r>
    </w:p>
    <w:p w14:paraId="6DAF7814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808080"/>
          <w:sz w:val="16"/>
          <w:szCs w:val="19"/>
        </w:rPr>
        <w:t>&lt;/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summary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&gt;</w:t>
      </w:r>
    </w:p>
    <w:p w14:paraId="7F9E8E53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808080"/>
          <w:sz w:val="16"/>
          <w:szCs w:val="19"/>
        </w:rPr>
        <w:t>&lt;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param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name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="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sender</w:t>
      </w:r>
      <w:proofErr w:type="spellEnd"/>
      <w:proofErr w:type="gramStart"/>
      <w:r w:rsidRPr="00672ABE">
        <w:rPr>
          <w:rFonts w:ascii="Consolas" w:hAnsi="Consolas" w:cs="Consolas"/>
          <w:color w:val="808080"/>
          <w:sz w:val="16"/>
          <w:szCs w:val="19"/>
        </w:rPr>
        <w:t>"&gt;&lt;</w:t>
      </w:r>
      <w:proofErr w:type="gramEnd"/>
      <w:r w:rsidRPr="00672ABE">
        <w:rPr>
          <w:rFonts w:ascii="Consolas" w:hAnsi="Consolas" w:cs="Consolas"/>
          <w:color w:val="808080"/>
          <w:sz w:val="16"/>
          <w:szCs w:val="19"/>
        </w:rPr>
        <w:t>/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param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&gt;</w:t>
      </w:r>
    </w:p>
    <w:p w14:paraId="00C6F81F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r w:rsidRPr="00672ABE">
        <w:rPr>
          <w:rFonts w:ascii="Consolas" w:hAnsi="Consolas" w:cs="Consolas"/>
          <w:color w:val="808080"/>
          <w:sz w:val="16"/>
          <w:szCs w:val="19"/>
        </w:rPr>
        <w:t>///</w:t>
      </w:r>
      <w:r w:rsidRPr="00672ABE">
        <w:rPr>
          <w:rFonts w:ascii="Consolas" w:hAnsi="Consolas" w:cs="Consolas"/>
          <w:color w:val="008000"/>
          <w:sz w:val="16"/>
          <w:szCs w:val="19"/>
        </w:rPr>
        <w:t xml:space="preserve"> </w:t>
      </w:r>
      <w:r w:rsidRPr="00672ABE">
        <w:rPr>
          <w:rFonts w:ascii="Consolas" w:hAnsi="Consolas" w:cs="Consolas"/>
          <w:color w:val="808080"/>
          <w:sz w:val="16"/>
          <w:szCs w:val="19"/>
        </w:rPr>
        <w:t>&lt;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param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name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="e</w:t>
      </w:r>
      <w:proofErr w:type="gramStart"/>
      <w:r w:rsidRPr="00672ABE">
        <w:rPr>
          <w:rFonts w:ascii="Consolas" w:hAnsi="Consolas" w:cs="Consolas"/>
          <w:color w:val="808080"/>
          <w:sz w:val="16"/>
          <w:szCs w:val="19"/>
        </w:rPr>
        <w:t>"&gt;&lt;</w:t>
      </w:r>
      <w:proofErr w:type="gramEnd"/>
      <w:r w:rsidRPr="00672ABE">
        <w:rPr>
          <w:rFonts w:ascii="Consolas" w:hAnsi="Consolas" w:cs="Consolas"/>
          <w:color w:val="808080"/>
          <w:sz w:val="16"/>
          <w:szCs w:val="19"/>
        </w:rPr>
        <w:t>/</w:t>
      </w:r>
      <w:proofErr w:type="spellStart"/>
      <w:r w:rsidRPr="00672ABE">
        <w:rPr>
          <w:rFonts w:ascii="Consolas" w:hAnsi="Consolas" w:cs="Consolas"/>
          <w:color w:val="808080"/>
          <w:sz w:val="16"/>
          <w:szCs w:val="19"/>
        </w:rPr>
        <w:t>param</w:t>
      </w:r>
      <w:proofErr w:type="spellEnd"/>
      <w:r w:rsidRPr="00672ABE">
        <w:rPr>
          <w:rFonts w:ascii="Consolas" w:hAnsi="Consolas" w:cs="Consolas"/>
          <w:color w:val="808080"/>
          <w:sz w:val="16"/>
          <w:szCs w:val="19"/>
        </w:rPr>
        <w:t>&gt;</w:t>
      </w:r>
    </w:p>
    <w:p w14:paraId="6C297B60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private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void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btRuain_</w:t>
      </w:r>
      <w:proofErr w:type="gramStart"/>
      <w:r w:rsidRPr="00672ABE">
        <w:rPr>
          <w:rFonts w:ascii="Consolas" w:hAnsi="Consolas" w:cs="Consolas"/>
          <w:sz w:val="16"/>
          <w:szCs w:val="19"/>
        </w:rPr>
        <w:t>Click</w:t>
      </w:r>
      <w:proofErr w:type="spell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proofErr w:type="gramEnd"/>
      <w:r w:rsidRPr="00672ABE">
        <w:rPr>
          <w:rFonts w:ascii="Consolas" w:hAnsi="Consolas" w:cs="Consolas"/>
          <w:color w:val="0000FF"/>
          <w:sz w:val="16"/>
          <w:szCs w:val="19"/>
        </w:rPr>
        <w:t>object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sender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color w:val="2B91AF"/>
          <w:sz w:val="16"/>
          <w:szCs w:val="19"/>
        </w:rPr>
        <w:t>EventArgs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e)</w:t>
      </w:r>
    </w:p>
    <w:p w14:paraId="0E6F01F9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{</w:t>
      </w:r>
    </w:p>
    <w:p w14:paraId="53AB6248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try</w:t>
      </w:r>
      <w:proofErr w:type="spellEnd"/>
    </w:p>
    <w:p w14:paraId="70E6402A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{</w:t>
      </w:r>
    </w:p>
    <w:p w14:paraId="4C388D8F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lastRenderedPageBreak/>
        <w:t xml:space="preserve">               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if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gramStart"/>
      <w:r w:rsidRPr="00672ABE">
        <w:rPr>
          <w:rFonts w:ascii="Consolas" w:hAnsi="Consolas" w:cs="Consolas"/>
          <w:sz w:val="16"/>
          <w:szCs w:val="19"/>
        </w:rPr>
        <w:t>(!</w:t>
      </w:r>
      <w:proofErr w:type="spellStart"/>
      <w:r w:rsidRPr="00672ABE">
        <w:rPr>
          <w:rFonts w:ascii="Consolas" w:hAnsi="Consolas" w:cs="Consolas"/>
          <w:sz w:val="16"/>
          <w:szCs w:val="19"/>
        </w:rPr>
        <w:t>CheckNotNull</w:t>
      </w:r>
      <w:proofErr w:type="spellEnd"/>
      <w:proofErr w:type="gram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r w:rsidRPr="00672ABE">
        <w:rPr>
          <w:rFonts w:ascii="Consolas" w:hAnsi="Consolas" w:cs="Consolas"/>
          <w:sz w:val="16"/>
          <w:szCs w:val="19"/>
        </w:rPr>
        <w:t>tbAdr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typeof</w:t>
      </w:r>
      <w:proofErr w:type="spell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int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))) </w:t>
      </w:r>
      <w:r w:rsidRPr="00672ABE">
        <w:rPr>
          <w:rFonts w:ascii="Consolas" w:hAnsi="Consolas" w:cs="Consolas"/>
          <w:color w:val="0000FF"/>
          <w:sz w:val="16"/>
          <w:szCs w:val="19"/>
        </w:rPr>
        <w:t>return</w:t>
      </w:r>
      <w:r w:rsidRPr="00672ABE">
        <w:rPr>
          <w:rFonts w:ascii="Consolas" w:hAnsi="Consolas" w:cs="Consolas"/>
          <w:sz w:val="16"/>
          <w:szCs w:val="19"/>
        </w:rPr>
        <w:t>;</w:t>
      </w:r>
    </w:p>
    <w:p w14:paraId="309B7BFE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    </w:t>
      </w:r>
      <w:proofErr w:type="spellStart"/>
      <w:r w:rsidRPr="00672ABE">
        <w:rPr>
          <w:rFonts w:ascii="Consolas" w:hAnsi="Consolas" w:cs="Consolas"/>
          <w:color w:val="2B91AF"/>
          <w:sz w:val="16"/>
          <w:szCs w:val="19"/>
        </w:rPr>
        <w:t>Volani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r w:rsidRPr="00672ABE">
        <w:rPr>
          <w:rFonts w:ascii="Consolas" w:hAnsi="Consolas" w:cs="Consolas"/>
          <w:sz w:val="16"/>
          <w:szCs w:val="19"/>
        </w:rPr>
        <w:t>volani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=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new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</w:t>
      </w:r>
      <w:proofErr w:type="spellStart"/>
      <w:proofErr w:type="gramStart"/>
      <w:r w:rsidRPr="00672ABE">
        <w:rPr>
          <w:rFonts w:ascii="Consolas" w:hAnsi="Consolas" w:cs="Consolas"/>
          <w:color w:val="2B91AF"/>
          <w:sz w:val="16"/>
          <w:szCs w:val="19"/>
        </w:rPr>
        <w:t>Volani</w:t>
      </w:r>
      <w:proofErr w:type="spellEnd"/>
      <w:r w:rsidRPr="00672ABE">
        <w:rPr>
          <w:rFonts w:ascii="Consolas" w:hAnsi="Consolas" w:cs="Consolas"/>
          <w:sz w:val="16"/>
          <w:szCs w:val="19"/>
        </w:rPr>
        <w:t>(</w:t>
      </w:r>
      <w:proofErr w:type="spellStart"/>
      <w:proofErr w:type="gramEnd"/>
      <w:r w:rsidRPr="00672ABE">
        <w:rPr>
          <w:rFonts w:ascii="Consolas" w:hAnsi="Consolas" w:cs="Consolas"/>
          <w:color w:val="0000FF"/>
          <w:sz w:val="16"/>
          <w:szCs w:val="19"/>
        </w:rPr>
        <w:t>this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proofErr w:type="spellStart"/>
      <w:r w:rsidRPr="00672ABE">
        <w:rPr>
          <w:rFonts w:ascii="Consolas" w:hAnsi="Consolas" w:cs="Consolas"/>
          <w:sz w:val="16"/>
          <w:szCs w:val="19"/>
        </w:rPr>
        <w:t>CtiProstredi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(), </w:t>
      </w:r>
      <w:proofErr w:type="spellStart"/>
      <w:r w:rsidRPr="00672ABE">
        <w:rPr>
          <w:rFonts w:ascii="Consolas" w:hAnsi="Consolas" w:cs="Consolas"/>
          <w:sz w:val="16"/>
          <w:szCs w:val="19"/>
        </w:rPr>
        <w:t>CtiCertifikat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(), </w:t>
      </w:r>
      <w:proofErr w:type="spellStart"/>
      <w:r w:rsidRPr="00672ABE">
        <w:rPr>
          <w:rFonts w:ascii="Consolas" w:hAnsi="Consolas" w:cs="Consolas"/>
          <w:sz w:val="16"/>
          <w:szCs w:val="19"/>
        </w:rPr>
        <w:t>CtiSystem</w:t>
      </w:r>
      <w:proofErr w:type="spellEnd"/>
      <w:r w:rsidRPr="00672ABE">
        <w:rPr>
          <w:rFonts w:ascii="Consolas" w:hAnsi="Consolas" w:cs="Consolas"/>
          <w:sz w:val="16"/>
          <w:szCs w:val="19"/>
        </w:rPr>
        <w:t>());</w:t>
      </w:r>
    </w:p>
    <w:p w14:paraId="57F09F55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    </w:t>
      </w:r>
      <w:r w:rsidRPr="00672ABE">
        <w:rPr>
          <w:rFonts w:ascii="Consolas" w:hAnsi="Consolas" w:cs="Consolas"/>
          <w:color w:val="2B91AF"/>
          <w:sz w:val="16"/>
          <w:szCs w:val="19"/>
        </w:rPr>
        <w:t>EgonServices</w:t>
      </w:r>
      <w:r w:rsidRPr="00672ABE">
        <w:rPr>
          <w:rFonts w:ascii="Consolas" w:hAnsi="Consolas" w:cs="Consolas"/>
          <w:sz w:val="16"/>
          <w:szCs w:val="19"/>
        </w:rPr>
        <w:t>.E36(</w:t>
      </w:r>
      <w:proofErr w:type="spellStart"/>
      <w:r w:rsidRPr="00672ABE">
        <w:rPr>
          <w:rFonts w:ascii="Consolas" w:hAnsi="Consolas" w:cs="Consolas"/>
          <w:sz w:val="16"/>
          <w:szCs w:val="19"/>
        </w:rPr>
        <w:t>volani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, </w:t>
      </w:r>
      <w:r w:rsidRPr="00672ABE">
        <w:rPr>
          <w:rFonts w:ascii="Consolas" w:hAnsi="Consolas" w:cs="Consolas"/>
          <w:color w:val="2B91AF"/>
          <w:sz w:val="16"/>
          <w:szCs w:val="19"/>
        </w:rPr>
        <w:t>Convert</w:t>
      </w:r>
      <w:r w:rsidRPr="00672ABE">
        <w:rPr>
          <w:rFonts w:ascii="Consolas" w:hAnsi="Consolas" w:cs="Consolas"/>
          <w:sz w:val="16"/>
          <w:szCs w:val="19"/>
        </w:rPr>
        <w:t>.ToInt32(</w:t>
      </w:r>
      <w:proofErr w:type="spellStart"/>
      <w:proofErr w:type="gramStart"/>
      <w:r w:rsidRPr="00672ABE">
        <w:rPr>
          <w:rFonts w:ascii="Consolas" w:hAnsi="Consolas" w:cs="Consolas"/>
          <w:sz w:val="16"/>
          <w:szCs w:val="19"/>
        </w:rPr>
        <w:t>tbAdr.Text.Trim</w:t>
      </w:r>
      <w:proofErr w:type="spellEnd"/>
      <w:proofErr w:type="gramEnd"/>
      <w:r w:rsidRPr="00672ABE">
        <w:rPr>
          <w:rFonts w:ascii="Consolas" w:hAnsi="Consolas" w:cs="Consolas"/>
          <w:sz w:val="16"/>
          <w:szCs w:val="19"/>
        </w:rPr>
        <w:t>()));</w:t>
      </w:r>
    </w:p>
    <w:p w14:paraId="451D5479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}</w:t>
      </w:r>
    </w:p>
    <w:p w14:paraId="113E8292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</w:t>
      </w:r>
      <w:proofErr w:type="spellStart"/>
      <w:r w:rsidRPr="00672ABE">
        <w:rPr>
          <w:rFonts w:ascii="Consolas" w:hAnsi="Consolas" w:cs="Consolas"/>
          <w:color w:val="0000FF"/>
          <w:sz w:val="16"/>
          <w:szCs w:val="19"/>
        </w:rPr>
        <w:t>catch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(</w:t>
      </w:r>
      <w:proofErr w:type="spellStart"/>
      <w:r w:rsidRPr="00672ABE">
        <w:rPr>
          <w:rFonts w:ascii="Consolas" w:hAnsi="Consolas" w:cs="Consolas"/>
          <w:color w:val="2B91AF"/>
          <w:sz w:val="16"/>
          <w:szCs w:val="19"/>
        </w:rPr>
        <w:t>Exception</w:t>
      </w:r>
      <w:proofErr w:type="spellEnd"/>
      <w:r w:rsidRPr="00672ABE">
        <w:rPr>
          <w:rFonts w:ascii="Consolas" w:hAnsi="Consolas" w:cs="Consolas"/>
          <w:sz w:val="16"/>
          <w:szCs w:val="19"/>
        </w:rPr>
        <w:t xml:space="preserve"> ex)</w:t>
      </w:r>
    </w:p>
    <w:p w14:paraId="2623E200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{</w:t>
      </w:r>
    </w:p>
    <w:p w14:paraId="49A1CE00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    </w:t>
      </w:r>
      <w:proofErr w:type="gramStart"/>
      <w:r w:rsidRPr="00672ABE">
        <w:rPr>
          <w:rFonts w:ascii="Consolas" w:hAnsi="Consolas" w:cs="Consolas"/>
          <w:sz w:val="16"/>
          <w:szCs w:val="19"/>
        </w:rPr>
        <w:t>Log(</w:t>
      </w:r>
      <w:proofErr w:type="spellStart"/>
      <w:proofErr w:type="gramEnd"/>
      <w:r w:rsidRPr="00672ABE">
        <w:rPr>
          <w:rFonts w:ascii="Consolas" w:hAnsi="Consolas" w:cs="Consolas"/>
          <w:sz w:val="16"/>
          <w:szCs w:val="19"/>
        </w:rPr>
        <w:t>ex.Message</w:t>
      </w:r>
      <w:proofErr w:type="spellEnd"/>
      <w:r w:rsidRPr="00672ABE">
        <w:rPr>
          <w:rFonts w:ascii="Consolas" w:hAnsi="Consolas" w:cs="Consolas"/>
          <w:sz w:val="16"/>
          <w:szCs w:val="19"/>
        </w:rPr>
        <w:t>);</w:t>
      </w:r>
    </w:p>
    <w:p w14:paraId="5F68B216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    }</w:t>
      </w:r>
    </w:p>
    <w:p w14:paraId="4E84D8E6" w14:textId="77777777" w:rsidR="00D171B9" w:rsidRPr="00672ABE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6"/>
          <w:szCs w:val="19"/>
        </w:rPr>
      </w:pPr>
      <w:r w:rsidRPr="00672ABE">
        <w:rPr>
          <w:rFonts w:ascii="Consolas" w:hAnsi="Consolas" w:cs="Consolas"/>
          <w:sz w:val="16"/>
          <w:szCs w:val="19"/>
        </w:rPr>
        <w:t xml:space="preserve">        }</w:t>
      </w:r>
    </w:p>
    <w:p w14:paraId="5981C067" w14:textId="77777777" w:rsidR="00D171B9" w:rsidRDefault="00D171B9" w:rsidP="00D171B9">
      <w:pPr>
        <w:autoSpaceDE w:val="0"/>
        <w:autoSpaceDN w:val="0"/>
        <w:adjustRightInd w:val="0"/>
        <w:jc w:val="left"/>
        <w:rPr>
          <w:rFonts w:ascii="Consolas" w:hAnsi="Consolas" w:cs="Consolas"/>
          <w:sz w:val="19"/>
          <w:szCs w:val="19"/>
        </w:rPr>
      </w:pPr>
    </w:p>
    <w:p w14:paraId="61BF08E1" w14:textId="77777777" w:rsidR="00D171B9" w:rsidRDefault="00D171B9" w:rsidP="00D171B9">
      <w:pPr>
        <w:pStyle w:val="Nadpis1"/>
        <w:keepLines w:val="0"/>
        <w:tabs>
          <w:tab w:val="num" w:pos="432"/>
        </w:tabs>
        <w:spacing w:after="60"/>
      </w:pPr>
      <w:bookmarkStart w:id="38" w:name="_Toc494457772"/>
      <w:bookmarkStart w:id="39" w:name="_Toc126310041"/>
      <w:r>
        <w:t>Shrnutí</w:t>
      </w:r>
      <w:bookmarkEnd w:id="38"/>
      <w:bookmarkEnd w:id="39"/>
    </w:p>
    <w:p w14:paraId="78C49B4B" w14:textId="77777777" w:rsidR="00D171B9" w:rsidRPr="00E53B04" w:rsidRDefault="00D171B9" w:rsidP="00D171B9">
      <w:r>
        <w:t xml:space="preserve">V dokumentu byl popsán referenční agent jako vzor pro volání </w:t>
      </w:r>
      <w:proofErr w:type="spellStart"/>
      <w:r>
        <w:t>eGON</w:t>
      </w:r>
      <w:proofErr w:type="spellEnd"/>
      <w:r>
        <w:t xml:space="preserve"> služeb ZR. Dále byl příklad implementace volání </w:t>
      </w:r>
      <w:proofErr w:type="spellStart"/>
      <w:r>
        <w:t>eGON</w:t>
      </w:r>
      <w:proofErr w:type="spellEnd"/>
      <w:r>
        <w:t xml:space="preserve"> služby. Cílem referenčního agenta bylo poskytnout příklad přístupu k uvedené problematice. Možných přístupů samozřejmě existuje celá řada, závisí na kontextu, ve kterém bude implementace prováděna.</w:t>
      </w:r>
    </w:p>
    <w:p w14:paraId="0C0D46FC" w14:textId="77777777" w:rsidR="00D171B9" w:rsidRPr="00D171B9" w:rsidRDefault="00D171B9" w:rsidP="00D171B9"/>
    <w:sectPr w:rsidR="00D171B9" w:rsidRPr="00D171B9" w:rsidSect="00BE4984">
      <w:headerReference w:type="default" r:id="rId26"/>
      <w:footerReference w:type="default" r:id="rId27"/>
      <w:headerReference w:type="first" r:id="rId28"/>
      <w:pgSz w:w="11906" w:h="16838"/>
      <w:pgMar w:top="1985" w:right="1211" w:bottom="1843" w:left="1417" w:header="727" w:footer="97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BAB629" w14:textId="77777777" w:rsidR="00087B4B" w:rsidRDefault="00087B4B">
      <w:r>
        <w:separator/>
      </w:r>
    </w:p>
  </w:endnote>
  <w:endnote w:type="continuationSeparator" w:id="0">
    <w:p w14:paraId="4798028A" w14:textId="77777777" w:rsidR="00087B4B" w:rsidRDefault="00087B4B">
      <w:r>
        <w:continuationSeparator/>
      </w:r>
    </w:p>
  </w:endnote>
  <w:endnote w:type="continuationNotice" w:id="1">
    <w:p w14:paraId="608824BF" w14:textId="77777777" w:rsidR="00087B4B" w:rsidRDefault="00087B4B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8ECC3" w14:textId="77777777" w:rsidR="009A296A" w:rsidRPr="00CF42C9" w:rsidRDefault="009A296A" w:rsidP="00737DAB">
    <w:pPr>
      <w:pStyle w:val="Zpat"/>
      <w:tabs>
        <w:tab w:val="clear" w:pos="9072"/>
        <w:tab w:val="left" w:pos="-284"/>
        <w:tab w:val="right" w:pos="9356"/>
      </w:tabs>
      <w:spacing w:after="0"/>
      <w:ind w:left="-295" w:right="-335"/>
      <w:rPr>
        <w:rFonts w:cs="Arial"/>
        <w:color w:val="A6A6A6"/>
        <w:sz w:val="18"/>
        <w:szCs w:val="18"/>
      </w:rPr>
    </w:pPr>
    <w:r>
      <w:rPr>
        <w:noProof/>
        <w:sz w:val="24"/>
      </w:rPr>
      <mc:AlternateContent>
        <mc:Choice Requires="wps">
          <w:drawing>
            <wp:anchor distT="0" distB="0" distL="114299" distR="114299" simplePos="0" relativeHeight="251658249" behindDoc="0" locked="0" layoutInCell="1" allowOverlap="1" wp14:anchorId="3C522F0C" wp14:editId="3C522F0D">
              <wp:simplePos x="0" y="0"/>
              <wp:positionH relativeFrom="column">
                <wp:posOffset>1754504</wp:posOffset>
              </wp:positionH>
              <wp:positionV relativeFrom="paragraph">
                <wp:posOffset>24765</wp:posOffset>
              </wp:positionV>
              <wp:extent cx="0" cy="304165"/>
              <wp:effectExtent l="0" t="0" r="19050" b="19685"/>
              <wp:wrapNone/>
              <wp:docPr id="16" name="Přímá spojnice se šipkou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304165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ysClr val="window" lastClr="FFFFFF">
                            <a:lumMod val="65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5A1F63" id="_x0000_t32" coordsize="21600,21600" o:spt="32" o:oned="t" path="m,l21600,21600e" filled="f">
              <v:path arrowok="t" fillok="f" o:connecttype="none"/>
              <o:lock v:ext="edit" shapetype="t"/>
            </v:shapetype>
            <v:shape id="Přímá spojnice se šipkou 16" o:spid="_x0000_s1026" type="#_x0000_t32" style="position:absolute;margin-left:138.15pt;margin-top:1.95pt;width:0;height:23.95pt;z-index:251658249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" strokecolor="#a6a6a6" strokeweight=".5pt"/>
          </w:pict>
        </mc:Fallback>
      </mc:AlternateContent>
    </w:r>
    <w:r>
      <w:rPr>
        <w:noProof/>
        <w:sz w:val="24"/>
      </w:rPr>
      <mc:AlternateContent>
        <mc:Choice Requires="wps">
          <w:drawing>
            <wp:anchor distT="0" distB="0" distL="114299" distR="114299" simplePos="0" relativeHeight="251658250" behindDoc="0" locked="0" layoutInCell="1" allowOverlap="1" wp14:anchorId="3C522F0E" wp14:editId="3C522F0F">
              <wp:simplePos x="0" y="0"/>
              <wp:positionH relativeFrom="column">
                <wp:posOffset>4002404</wp:posOffset>
              </wp:positionH>
              <wp:positionV relativeFrom="paragraph">
                <wp:posOffset>37465</wp:posOffset>
              </wp:positionV>
              <wp:extent cx="0" cy="304165"/>
              <wp:effectExtent l="0" t="0" r="19050" b="19685"/>
              <wp:wrapNone/>
              <wp:docPr id="15" name="Přímá spojnice se šipkou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304165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ysClr val="window" lastClr="FFFFFF">
                            <a:lumMod val="65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60783F" id="Přímá spojnice se šipkou 15" o:spid="_x0000_s1026" type="#_x0000_t32" style="position:absolute;margin-left:315.15pt;margin-top:2.95pt;width:0;height:23.95pt;z-index:25165825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" strokecolor="#a6a6a6" strokeweight=".5pt"/>
          </w:pict>
        </mc:Fallback>
      </mc:AlternateContent>
    </w:r>
    <w:r>
      <w:rPr>
        <w:noProof/>
        <w:sz w:val="24"/>
      </w:rPr>
      <mc:AlternateContent>
        <mc:Choice Requires="wps">
          <w:drawing>
            <wp:anchor distT="4294967295" distB="4294967295" distL="114300" distR="114300" simplePos="0" relativeHeight="251658248" behindDoc="0" locked="0" layoutInCell="1" allowOverlap="1" wp14:anchorId="3C522F10" wp14:editId="3C522F11">
              <wp:simplePos x="0" y="0"/>
              <wp:positionH relativeFrom="column">
                <wp:posOffset>-213995</wp:posOffset>
              </wp:positionH>
              <wp:positionV relativeFrom="paragraph">
                <wp:posOffset>-64136</wp:posOffset>
              </wp:positionV>
              <wp:extent cx="6134735" cy="0"/>
              <wp:effectExtent l="0" t="0" r="37465" b="19050"/>
              <wp:wrapNone/>
              <wp:docPr id="14" name="Přímá spojnice se šipkou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3473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ysClr val="window" lastClr="FFFFFF">
                            <a:lumMod val="65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4E1843" id="Přímá spojnice se šipkou 14" o:spid="_x0000_s1026" type="#_x0000_t32" style="position:absolute;margin-left:-16.85pt;margin-top:-5.05pt;width:483.05pt;height:0;z-index:2516582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" strokecolor="#a6a6a6" strokeweight=".5pt"/>
          </w:pict>
        </mc:Fallback>
      </mc:AlternateContent>
    </w:r>
    <w:r>
      <w:rPr>
        <w:noProof/>
        <w:sz w:val="24"/>
      </w:rPr>
      <mc:AlternateContent>
        <mc:Choice Requires="wps">
          <w:drawing>
            <wp:anchor distT="0" distB="0" distL="114300" distR="114300" simplePos="0" relativeHeight="251658251" behindDoc="0" locked="0" layoutInCell="1" allowOverlap="1" wp14:anchorId="3C522F12" wp14:editId="3C522F13">
              <wp:simplePos x="0" y="0"/>
              <wp:positionH relativeFrom="column">
                <wp:posOffset>5920105</wp:posOffset>
              </wp:positionH>
              <wp:positionV relativeFrom="paragraph">
                <wp:posOffset>-236220</wp:posOffset>
              </wp:positionV>
              <wp:extent cx="635" cy="169545"/>
              <wp:effectExtent l="0" t="0" r="37465" b="20955"/>
              <wp:wrapNone/>
              <wp:docPr id="13" name="Přímá spojnice se šipkou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69545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ysClr val="window" lastClr="FFFFFF">
                            <a:lumMod val="65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37E3C36" id="Přímá spojnice se šipkou 13" o:spid="_x0000_s1026" type="#_x0000_t32" style="position:absolute;margin-left:466.15pt;margin-top:-18.6pt;width:.05pt;height:13.35pt;z-index:2516582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" strokecolor="#a6a6a6" strokeweight=".5pt"/>
          </w:pict>
        </mc:Fallback>
      </mc:AlternateContent>
    </w:r>
    <w:r w:rsidRPr="00CF42C9">
      <w:rPr>
        <w:rFonts w:cs="Arial"/>
        <w:color w:val="A6A6A6"/>
        <w:sz w:val="18"/>
        <w:szCs w:val="18"/>
      </w:rPr>
      <w:t>Správa základních registrů</w:t>
    </w:r>
    <w:r w:rsidRPr="00CF42C9">
      <w:rPr>
        <w:rFonts w:cs="Arial"/>
        <w:color w:val="A6A6A6"/>
        <w:sz w:val="18"/>
        <w:szCs w:val="18"/>
      </w:rPr>
      <w:tab/>
    </w:r>
    <w:r w:rsidRPr="00CF42C9">
      <w:rPr>
        <w:rFonts w:cs="Arial"/>
        <w:color w:val="A6A6A6"/>
        <w:sz w:val="18"/>
        <w:szCs w:val="18"/>
      </w:rPr>
      <w:tab/>
      <w:t xml:space="preserve">   </w:t>
    </w:r>
    <w:r>
      <w:rPr>
        <w:rFonts w:cs="Arial"/>
        <w:color w:val="A6A6A6"/>
        <w:sz w:val="18"/>
        <w:szCs w:val="18"/>
      </w:rPr>
      <w:t>tel.: +420 225</w:t>
    </w:r>
    <w:r w:rsidRPr="00CF42C9">
      <w:rPr>
        <w:rFonts w:cs="Arial"/>
        <w:color w:val="A6A6A6"/>
        <w:sz w:val="18"/>
        <w:szCs w:val="18"/>
      </w:rPr>
      <w:t> </w:t>
    </w:r>
    <w:r>
      <w:rPr>
        <w:rFonts w:cs="Arial"/>
        <w:color w:val="A6A6A6"/>
        <w:sz w:val="18"/>
        <w:szCs w:val="18"/>
      </w:rPr>
      <w:t>514</w:t>
    </w:r>
    <w:r w:rsidRPr="00CF42C9">
      <w:rPr>
        <w:rFonts w:cs="Arial"/>
        <w:color w:val="A6A6A6"/>
        <w:sz w:val="18"/>
        <w:szCs w:val="18"/>
      </w:rPr>
      <w:t xml:space="preserve"> </w:t>
    </w:r>
    <w:r>
      <w:rPr>
        <w:rFonts w:cs="Arial"/>
        <w:color w:val="A6A6A6"/>
        <w:sz w:val="18"/>
        <w:szCs w:val="18"/>
      </w:rPr>
      <w:t>758</w:t>
    </w:r>
  </w:p>
  <w:p w14:paraId="60BFC3D0" w14:textId="3C1FB5F1" w:rsidR="009A296A" w:rsidRPr="00CF42C9" w:rsidRDefault="009A296A" w:rsidP="00737DAB">
    <w:pPr>
      <w:pStyle w:val="Zpat"/>
      <w:tabs>
        <w:tab w:val="clear" w:pos="4536"/>
        <w:tab w:val="clear" w:pos="9072"/>
        <w:tab w:val="left" w:pos="-284"/>
        <w:tab w:val="center" w:pos="3969"/>
        <w:tab w:val="right" w:pos="9356"/>
      </w:tabs>
      <w:spacing w:after="0"/>
      <w:ind w:left="-295" w:right="-335"/>
      <w:rPr>
        <w:rFonts w:cs="Arial"/>
        <w:color w:val="A6A6A6"/>
        <w:sz w:val="18"/>
        <w:szCs w:val="18"/>
      </w:rPr>
    </w:pPr>
    <w:r w:rsidRPr="00CF42C9">
      <w:rPr>
        <w:rFonts w:cs="Arial"/>
        <w:color w:val="A6A6A6"/>
        <w:sz w:val="18"/>
        <w:szCs w:val="18"/>
      </w:rPr>
      <w:t xml:space="preserve">Na </w:t>
    </w:r>
    <w:r>
      <w:rPr>
        <w:rFonts w:cs="Arial"/>
        <w:color w:val="A6A6A6"/>
        <w:sz w:val="18"/>
        <w:szCs w:val="18"/>
      </w:rPr>
      <w:t>Vápence 14</w:t>
    </w:r>
    <w:r>
      <w:rPr>
        <w:rFonts w:cs="Arial"/>
        <w:color w:val="A6A6A6"/>
        <w:sz w:val="18"/>
        <w:szCs w:val="18"/>
      </w:rPr>
      <w:tab/>
      <w:t xml:space="preserve">               Stran</w:t>
    </w:r>
    <w:r w:rsidRPr="00CF42C9">
      <w:rPr>
        <w:rFonts w:cs="Arial"/>
        <w:color w:val="A6A6A6"/>
        <w:sz w:val="18"/>
        <w:szCs w:val="18"/>
      </w:rPr>
      <w:t xml:space="preserve">a </w:t>
    </w:r>
    <w:r w:rsidRPr="00CF42C9">
      <w:rPr>
        <w:rFonts w:cs="Arial"/>
        <w:b/>
        <w:color w:val="A6A6A6"/>
        <w:sz w:val="18"/>
        <w:szCs w:val="18"/>
      </w:rPr>
      <w:fldChar w:fldCharType="begin"/>
    </w:r>
    <w:r w:rsidRPr="00CF42C9">
      <w:rPr>
        <w:rFonts w:cs="Arial"/>
        <w:b/>
        <w:color w:val="A6A6A6"/>
        <w:sz w:val="18"/>
        <w:szCs w:val="18"/>
      </w:rPr>
      <w:instrText>PAGE  \* Arabic  \* MERGEFORMAT</w:instrText>
    </w:r>
    <w:r w:rsidRPr="00CF42C9">
      <w:rPr>
        <w:rFonts w:cs="Arial"/>
        <w:b/>
        <w:color w:val="A6A6A6"/>
        <w:sz w:val="18"/>
        <w:szCs w:val="18"/>
      </w:rPr>
      <w:fldChar w:fldCharType="separate"/>
    </w:r>
    <w:r w:rsidR="00D6637E">
      <w:rPr>
        <w:rFonts w:cs="Arial"/>
        <w:b/>
        <w:noProof/>
        <w:color w:val="A6A6A6"/>
        <w:sz w:val="18"/>
        <w:szCs w:val="18"/>
      </w:rPr>
      <w:t>7</w:t>
    </w:r>
    <w:r w:rsidRPr="00CF42C9">
      <w:rPr>
        <w:rFonts w:cs="Arial"/>
        <w:b/>
        <w:color w:val="A6A6A6"/>
        <w:sz w:val="18"/>
        <w:szCs w:val="18"/>
      </w:rPr>
      <w:fldChar w:fldCharType="end"/>
    </w:r>
    <w:r w:rsidRPr="00CF42C9">
      <w:rPr>
        <w:rFonts w:cs="Arial"/>
        <w:color w:val="A6A6A6"/>
        <w:sz w:val="18"/>
        <w:szCs w:val="18"/>
      </w:rPr>
      <w:t xml:space="preserve"> z </w:t>
    </w:r>
    <w:r w:rsidRPr="00CF42C9">
      <w:rPr>
        <w:rFonts w:cs="Arial"/>
        <w:b/>
        <w:color w:val="A6A6A6"/>
        <w:sz w:val="18"/>
        <w:szCs w:val="18"/>
      </w:rPr>
      <w:fldChar w:fldCharType="begin"/>
    </w:r>
    <w:r w:rsidRPr="00CF42C9">
      <w:rPr>
        <w:rFonts w:cs="Arial"/>
        <w:b/>
        <w:color w:val="A6A6A6"/>
        <w:sz w:val="18"/>
        <w:szCs w:val="18"/>
      </w:rPr>
      <w:instrText>NUMPAGES  \* Arabic  \* MERGEFORMAT</w:instrText>
    </w:r>
    <w:r w:rsidRPr="00CF42C9">
      <w:rPr>
        <w:rFonts w:cs="Arial"/>
        <w:b/>
        <w:color w:val="A6A6A6"/>
        <w:sz w:val="18"/>
        <w:szCs w:val="18"/>
      </w:rPr>
      <w:fldChar w:fldCharType="separate"/>
    </w:r>
    <w:r w:rsidR="00460ACE">
      <w:rPr>
        <w:rFonts w:cs="Arial"/>
        <w:b/>
        <w:noProof/>
        <w:color w:val="A6A6A6"/>
        <w:sz w:val="18"/>
        <w:szCs w:val="18"/>
      </w:rPr>
      <w:t>27</w:t>
    </w:r>
    <w:r w:rsidRPr="00CF42C9">
      <w:rPr>
        <w:rFonts w:cs="Arial"/>
        <w:b/>
        <w:color w:val="A6A6A6"/>
        <w:sz w:val="18"/>
        <w:szCs w:val="18"/>
      </w:rPr>
      <w:fldChar w:fldCharType="end"/>
    </w:r>
    <w:r>
      <w:rPr>
        <w:rFonts w:cs="Arial"/>
        <w:b/>
        <w:color w:val="A6A6A6"/>
        <w:sz w:val="18"/>
        <w:szCs w:val="18"/>
      </w:rPr>
      <w:tab/>
    </w:r>
    <w:r>
      <w:rPr>
        <w:rFonts w:cs="Arial"/>
        <w:color w:val="A6A6A6"/>
        <w:sz w:val="18"/>
        <w:szCs w:val="18"/>
      </w:rPr>
      <w:t>www.szrcr.cz</w:t>
    </w:r>
  </w:p>
  <w:p w14:paraId="37C7EDA3" w14:textId="77777777" w:rsidR="009A296A" w:rsidRPr="00950C91" w:rsidRDefault="009A296A" w:rsidP="00737DAB">
    <w:pPr>
      <w:pStyle w:val="Zpat"/>
      <w:tabs>
        <w:tab w:val="clear" w:pos="9072"/>
        <w:tab w:val="right" w:pos="9356"/>
      </w:tabs>
      <w:ind w:left="-284"/>
    </w:pPr>
    <w:r w:rsidRPr="00CF42C9">
      <w:rPr>
        <w:rFonts w:cs="Arial"/>
        <w:color w:val="A6A6A6"/>
        <w:sz w:val="18"/>
        <w:szCs w:val="18"/>
      </w:rPr>
      <w:t>130 00 Praha 3 – Žižkov</w:t>
    </w:r>
    <w:r w:rsidRPr="00CF42C9">
      <w:rPr>
        <w:rFonts w:cs="Arial"/>
        <w:color w:val="A6A6A6"/>
        <w:sz w:val="18"/>
        <w:szCs w:val="18"/>
      </w:rPr>
      <w:tab/>
    </w:r>
    <w:r w:rsidRPr="00CF42C9">
      <w:rPr>
        <w:rFonts w:cs="Arial"/>
        <w:color w:val="A6A6A6"/>
        <w:sz w:val="18"/>
        <w:szCs w:val="18"/>
      </w:rPr>
      <w:tab/>
    </w:r>
  </w:p>
  <w:p w14:paraId="209A4681" w14:textId="77777777" w:rsidR="009E7895" w:rsidRDefault="009E789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32F3E6" w14:textId="77777777" w:rsidR="00087B4B" w:rsidRDefault="00087B4B">
      <w:r>
        <w:separator/>
      </w:r>
    </w:p>
  </w:footnote>
  <w:footnote w:type="continuationSeparator" w:id="0">
    <w:p w14:paraId="0A359B4C" w14:textId="77777777" w:rsidR="00087B4B" w:rsidRDefault="00087B4B">
      <w:r>
        <w:continuationSeparator/>
      </w:r>
    </w:p>
  </w:footnote>
  <w:footnote w:type="continuationNotice" w:id="1">
    <w:p w14:paraId="41A67857" w14:textId="77777777" w:rsidR="00087B4B" w:rsidRDefault="00087B4B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43B0A" w14:textId="77777777" w:rsidR="009A296A" w:rsidRDefault="009A296A" w:rsidP="00737E71">
    <w:pPr>
      <w:pStyle w:val="Zhlav"/>
      <w:tabs>
        <w:tab w:val="left" w:pos="0"/>
      </w:tabs>
      <w:ind w:left="-426" w:right="-171"/>
    </w:pPr>
    <w:r>
      <w:rPr>
        <w:noProof/>
      </w:rPr>
      <mc:AlternateContent>
        <mc:Choice Requires="wps">
          <w:drawing>
            <wp:anchor distT="0" distB="0" distL="114299" distR="114299" simplePos="0" relativeHeight="251658241" behindDoc="0" locked="0" layoutInCell="1" allowOverlap="1" wp14:anchorId="3C522F04" wp14:editId="3C522F05">
              <wp:simplePos x="0" y="0"/>
              <wp:positionH relativeFrom="column">
                <wp:posOffset>-213995</wp:posOffset>
              </wp:positionH>
              <wp:positionV relativeFrom="paragraph">
                <wp:posOffset>542563</wp:posOffset>
              </wp:positionV>
              <wp:extent cx="0" cy="169545"/>
              <wp:effectExtent l="0" t="0" r="0" b="1905"/>
              <wp:wrapNone/>
              <wp:docPr id="1" name="Přímá spojnice se šipkou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69545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ysClr val="window" lastClr="FFFFFF">
                            <a:lumMod val="65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C1670C" id="_x0000_t32" coordsize="21600,21600" o:spt="32" o:oned="t" path="m,l21600,21600e" filled="f">
              <v:path arrowok="t" fillok="f" o:connecttype="none"/>
              <o:lock v:ext="edit" shapetype="t"/>
            </v:shapetype>
            <v:shape id="Přímá spojnice se šipkou 6" o:spid="_x0000_s1026" type="#_x0000_t32" style="position:absolute;margin-left:-16.85pt;margin-top:42.7pt;width:0;height:13.35pt;z-index:251658241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" strokecolor="#a6a6a6" strokeweight=".5pt"/>
          </w:pict>
        </mc:Fallback>
      </mc:AlternateContent>
    </w:r>
    <w:r>
      <w:rPr>
        <w:noProof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 wp14:anchorId="3C522F06" wp14:editId="3C522F07">
              <wp:simplePos x="0" y="0"/>
              <wp:positionH relativeFrom="column">
                <wp:posOffset>-213360</wp:posOffset>
              </wp:positionH>
              <wp:positionV relativeFrom="paragraph">
                <wp:posOffset>546190</wp:posOffset>
              </wp:positionV>
              <wp:extent cx="6134100" cy="0"/>
              <wp:effectExtent l="0" t="0" r="0" b="0"/>
              <wp:wrapNone/>
              <wp:docPr id="2" name="Přímá spojnice se šipkou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34100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ysClr val="window" lastClr="FFFFFF">
                            <a:lumMod val="65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1DD63F2" id="Přímá spojnice se šipkou 7" o:spid="_x0000_s1026" type="#_x0000_t32" style="position:absolute;margin-left:-16.8pt;margin-top:43pt;width:483pt;height:0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" strokecolor="#a6a6a6" strokeweight=".5pt"/>
          </w:pict>
        </mc:Fallback>
      </mc:AlternateContent>
    </w:r>
    <w:r>
      <w:rPr>
        <w:noProof/>
      </w:rPr>
      <w:drawing>
        <wp:anchor distT="0" distB="0" distL="114300" distR="114300" simplePos="0" relativeHeight="251658247" behindDoc="0" locked="0" layoutInCell="1" allowOverlap="1" wp14:anchorId="3C522F08" wp14:editId="3C522F09">
          <wp:simplePos x="0" y="0"/>
          <wp:positionH relativeFrom="column">
            <wp:posOffset>-287655</wp:posOffset>
          </wp:positionH>
          <wp:positionV relativeFrom="paragraph">
            <wp:posOffset>-132080</wp:posOffset>
          </wp:positionV>
          <wp:extent cx="1447165" cy="673735"/>
          <wp:effectExtent l="0" t="0" r="635" b="0"/>
          <wp:wrapSquare wrapText="bothSides"/>
          <wp:docPr id="5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7165" cy="673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6" behindDoc="0" locked="0" layoutInCell="1" allowOverlap="1" wp14:anchorId="3C522F0A" wp14:editId="3C522F0B">
          <wp:simplePos x="0" y="0"/>
          <wp:positionH relativeFrom="column">
            <wp:posOffset>4708434</wp:posOffset>
          </wp:positionH>
          <wp:positionV relativeFrom="paragraph">
            <wp:posOffset>-42908</wp:posOffset>
          </wp:positionV>
          <wp:extent cx="1211580" cy="373380"/>
          <wp:effectExtent l="0" t="0" r="7620" b="7620"/>
          <wp:wrapNone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211580" cy="3733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513F53F0" w14:textId="77777777" w:rsidR="009E7895" w:rsidRDefault="009E789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94C799" w14:textId="77777777" w:rsidR="009A296A" w:rsidRDefault="009A296A" w:rsidP="0019278E">
    <w:pPr>
      <w:pStyle w:val="Zhlav"/>
      <w:tabs>
        <w:tab w:val="left" w:pos="0"/>
      </w:tabs>
      <w:ind w:left="-426" w:right="-171"/>
    </w:pPr>
    <w:r>
      <w:rPr>
        <w:noProof/>
      </w:rPr>
      <w:drawing>
        <wp:anchor distT="0" distB="0" distL="114300" distR="114300" simplePos="0" relativeHeight="251658245" behindDoc="0" locked="0" layoutInCell="1" allowOverlap="1" wp14:anchorId="3C522F14" wp14:editId="3C522F15">
          <wp:simplePos x="0" y="0"/>
          <wp:positionH relativeFrom="column">
            <wp:posOffset>4260850</wp:posOffset>
          </wp:positionH>
          <wp:positionV relativeFrom="paragraph">
            <wp:posOffset>-265430</wp:posOffset>
          </wp:positionV>
          <wp:extent cx="1632585" cy="848995"/>
          <wp:effectExtent l="0" t="0" r="0" b="0"/>
          <wp:wrapNone/>
          <wp:docPr id="10" name="Obrázek 2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3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2585" cy="848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4" behindDoc="0" locked="0" layoutInCell="1" allowOverlap="1" wp14:anchorId="3C522F16" wp14:editId="3C522F17">
          <wp:simplePos x="0" y="0"/>
          <wp:positionH relativeFrom="column">
            <wp:posOffset>-180340</wp:posOffset>
          </wp:positionH>
          <wp:positionV relativeFrom="paragraph">
            <wp:posOffset>-135890</wp:posOffset>
          </wp:positionV>
          <wp:extent cx="2202815" cy="445135"/>
          <wp:effectExtent l="0" t="0" r="0" b="0"/>
          <wp:wrapNone/>
          <wp:docPr id="9" name="Obrázek 0" descr="SZR_logoty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SZR_logotyp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02815" cy="445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294967295" distB="4294967295" distL="114300" distR="114300" simplePos="0" relativeHeight="251658242" behindDoc="0" locked="0" layoutInCell="1" allowOverlap="1" wp14:anchorId="3C522F18" wp14:editId="3C522F19">
              <wp:simplePos x="0" y="0"/>
              <wp:positionH relativeFrom="column">
                <wp:posOffset>-213995</wp:posOffset>
              </wp:positionH>
              <wp:positionV relativeFrom="paragraph">
                <wp:posOffset>662304</wp:posOffset>
              </wp:positionV>
              <wp:extent cx="6134100" cy="0"/>
              <wp:effectExtent l="0" t="0" r="0" b="0"/>
              <wp:wrapNone/>
              <wp:docPr id="7" name="Přímá spojnice se šipkou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34100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ysClr val="window" lastClr="FFFFFF">
                            <a:lumMod val="65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F073926" id="_x0000_t32" coordsize="21600,21600" o:spt="32" o:oned="t" path="m,l21600,21600e" filled="f">
              <v:path arrowok="t" fillok="f" o:connecttype="none"/>
              <o:lock v:ext="edit" shapetype="t"/>
            </v:shapetype>
            <v:shape id="Přímá spojnice se šipkou 7" o:spid="_x0000_s1026" type="#_x0000_t32" style="position:absolute;margin-left:-16.85pt;margin-top:52.15pt;width:483pt;height:0;z-index:25165824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" strokecolor="#a6a6a6" strokeweight=".5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299" distR="114299" simplePos="0" relativeHeight="251658243" behindDoc="0" locked="0" layoutInCell="1" allowOverlap="1" wp14:anchorId="3C522F1A" wp14:editId="3C522F1B">
              <wp:simplePos x="0" y="0"/>
              <wp:positionH relativeFrom="column">
                <wp:posOffset>-213996</wp:posOffset>
              </wp:positionH>
              <wp:positionV relativeFrom="paragraph">
                <wp:posOffset>662305</wp:posOffset>
              </wp:positionV>
              <wp:extent cx="0" cy="169545"/>
              <wp:effectExtent l="0" t="0" r="0" b="1905"/>
              <wp:wrapNone/>
              <wp:docPr id="6" name="Přímá spojnice se šipkou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69545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ysClr val="window" lastClr="FFFFFF">
                            <a:lumMod val="65000"/>
                            <a:lumOff val="0"/>
                          </a:sys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EA0925" id="Přímá spojnice se šipkou 6" o:spid="_x0000_s1026" type="#_x0000_t32" style="position:absolute;margin-left:-16.85pt;margin-top:52.15pt;width:0;height:13.35pt;z-index:251658243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" strokecolor="#a6a6a6" strokeweight=".5pt"/>
          </w:pict>
        </mc:Fallback>
      </mc:AlternateContent>
    </w:r>
  </w:p>
  <w:p w14:paraId="04BA1041" w14:textId="77777777" w:rsidR="009A296A" w:rsidRDefault="009A296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CD7A7256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531E45"/>
    <w:multiLevelType w:val="hybridMultilevel"/>
    <w:tmpl w:val="6DACBB6C"/>
    <w:lvl w:ilvl="0" w:tplc="DFDC7448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EC1CE1"/>
    <w:multiLevelType w:val="hybridMultilevel"/>
    <w:tmpl w:val="B86CA124"/>
    <w:lvl w:ilvl="0" w:tplc="A6F81C90">
      <w:start w:val="1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1EE362F"/>
    <w:multiLevelType w:val="hybridMultilevel"/>
    <w:tmpl w:val="C6B83AE8"/>
    <w:lvl w:ilvl="0" w:tplc="60121EA2">
      <w:start w:val="10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2743ABA"/>
    <w:multiLevelType w:val="hybridMultilevel"/>
    <w:tmpl w:val="7152C4F2"/>
    <w:lvl w:ilvl="0" w:tplc="ECF403AC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2468FD56">
      <w:start w:val="1"/>
      <w:numFmt w:val="bullet"/>
      <w:lvlText w:val="o"/>
      <w:lvlJc w:val="left"/>
      <w:pPr>
        <w:ind w:left="14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7F904DF6">
      <w:start w:val="1"/>
      <w:numFmt w:val="bullet"/>
      <w:lvlText w:val="▪"/>
      <w:lvlJc w:val="left"/>
      <w:pPr>
        <w:ind w:left="21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2488BC7E">
      <w:start w:val="1"/>
      <w:numFmt w:val="bullet"/>
      <w:lvlText w:val="•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A07E6C74">
      <w:start w:val="1"/>
      <w:numFmt w:val="bullet"/>
      <w:lvlText w:val="o"/>
      <w:lvlJc w:val="left"/>
      <w:pPr>
        <w:ind w:left="36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122EDFF4">
      <w:start w:val="1"/>
      <w:numFmt w:val="bullet"/>
      <w:lvlText w:val="▪"/>
      <w:lvlJc w:val="left"/>
      <w:pPr>
        <w:ind w:left="43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4D6CB3F4">
      <w:start w:val="1"/>
      <w:numFmt w:val="bullet"/>
      <w:lvlText w:val="•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139CBFA0">
      <w:start w:val="1"/>
      <w:numFmt w:val="bullet"/>
      <w:lvlText w:val="o"/>
      <w:lvlJc w:val="left"/>
      <w:pPr>
        <w:ind w:left="57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EDC440F2">
      <w:start w:val="1"/>
      <w:numFmt w:val="bullet"/>
      <w:lvlText w:val="▪"/>
      <w:lvlJc w:val="left"/>
      <w:pPr>
        <w:ind w:left="64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5" w15:restartNumberingAfterBreak="0">
    <w:nsid w:val="038E05A2"/>
    <w:multiLevelType w:val="hybridMultilevel"/>
    <w:tmpl w:val="A76445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44173DE"/>
    <w:multiLevelType w:val="hybridMultilevel"/>
    <w:tmpl w:val="D33EA546"/>
    <w:lvl w:ilvl="0" w:tplc="60121EA2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A43C69"/>
    <w:multiLevelType w:val="singleLevel"/>
    <w:tmpl w:val="3CDAF076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125207DD"/>
    <w:multiLevelType w:val="hybridMultilevel"/>
    <w:tmpl w:val="D7A439DC"/>
    <w:lvl w:ilvl="0" w:tplc="60121EA2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575A24"/>
    <w:multiLevelType w:val="hybridMultilevel"/>
    <w:tmpl w:val="E8A0E5FE"/>
    <w:lvl w:ilvl="0" w:tplc="04050001">
      <w:start w:val="19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FD315F"/>
    <w:multiLevelType w:val="multilevel"/>
    <w:tmpl w:val="6E682914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i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1" w15:restartNumberingAfterBreak="0">
    <w:nsid w:val="28B02FA4"/>
    <w:multiLevelType w:val="hybridMultilevel"/>
    <w:tmpl w:val="BE344514"/>
    <w:lvl w:ilvl="0" w:tplc="9954CC00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A87039FE">
      <w:start w:val="1"/>
      <w:numFmt w:val="bullet"/>
      <w:lvlText w:val="o"/>
      <w:lvlJc w:val="left"/>
      <w:pPr>
        <w:ind w:left="14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20B87A2A">
      <w:start w:val="1"/>
      <w:numFmt w:val="bullet"/>
      <w:lvlText w:val="▪"/>
      <w:lvlJc w:val="left"/>
      <w:pPr>
        <w:ind w:left="21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0A6E8654">
      <w:start w:val="1"/>
      <w:numFmt w:val="bullet"/>
      <w:lvlText w:val="•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E92A8232">
      <w:start w:val="1"/>
      <w:numFmt w:val="bullet"/>
      <w:lvlText w:val="o"/>
      <w:lvlJc w:val="left"/>
      <w:pPr>
        <w:ind w:left="36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3828C638">
      <w:start w:val="1"/>
      <w:numFmt w:val="bullet"/>
      <w:lvlText w:val="▪"/>
      <w:lvlJc w:val="left"/>
      <w:pPr>
        <w:ind w:left="43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C9EE550C">
      <w:start w:val="1"/>
      <w:numFmt w:val="bullet"/>
      <w:lvlText w:val="•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0E981842">
      <w:start w:val="1"/>
      <w:numFmt w:val="bullet"/>
      <w:lvlText w:val="o"/>
      <w:lvlJc w:val="left"/>
      <w:pPr>
        <w:ind w:left="57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0E0AF6AE">
      <w:start w:val="1"/>
      <w:numFmt w:val="bullet"/>
      <w:lvlText w:val="▪"/>
      <w:lvlJc w:val="left"/>
      <w:pPr>
        <w:ind w:left="64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2" w15:restartNumberingAfterBreak="0">
    <w:nsid w:val="2DDA33BB"/>
    <w:multiLevelType w:val="hybridMultilevel"/>
    <w:tmpl w:val="9D70462C"/>
    <w:lvl w:ilvl="0" w:tplc="700E33A6">
      <w:start w:val="1"/>
      <w:numFmt w:val="decimal"/>
      <w:lvlText w:val="%1."/>
      <w:lvlJc w:val="left"/>
      <w:pPr>
        <w:ind w:left="720" w:hanging="360"/>
      </w:pPr>
    </w:lvl>
    <w:lvl w:ilvl="1" w:tplc="AF921536">
      <w:start w:val="1"/>
      <w:numFmt w:val="lowerLetter"/>
      <w:lvlText w:val="%2."/>
      <w:lvlJc w:val="left"/>
      <w:pPr>
        <w:ind w:left="1440" w:hanging="360"/>
      </w:pPr>
    </w:lvl>
    <w:lvl w:ilvl="2" w:tplc="F976D51E">
      <w:start w:val="1"/>
      <w:numFmt w:val="lowerRoman"/>
      <w:lvlText w:val="%3."/>
      <w:lvlJc w:val="right"/>
      <w:pPr>
        <w:ind w:left="2160" w:hanging="180"/>
      </w:pPr>
    </w:lvl>
    <w:lvl w:ilvl="3" w:tplc="73E49250">
      <w:start w:val="1"/>
      <w:numFmt w:val="decimal"/>
      <w:lvlText w:val="%4."/>
      <w:lvlJc w:val="left"/>
      <w:pPr>
        <w:ind w:left="2880" w:hanging="360"/>
      </w:pPr>
    </w:lvl>
    <w:lvl w:ilvl="4" w:tplc="AD02AFB8">
      <w:start w:val="1"/>
      <w:numFmt w:val="lowerLetter"/>
      <w:lvlText w:val="%5."/>
      <w:lvlJc w:val="left"/>
      <w:pPr>
        <w:ind w:left="3600" w:hanging="360"/>
      </w:pPr>
    </w:lvl>
    <w:lvl w:ilvl="5" w:tplc="C58E64F2">
      <w:start w:val="1"/>
      <w:numFmt w:val="lowerRoman"/>
      <w:lvlText w:val="%6."/>
      <w:lvlJc w:val="right"/>
      <w:pPr>
        <w:ind w:left="4320" w:hanging="180"/>
      </w:pPr>
    </w:lvl>
    <w:lvl w:ilvl="6" w:tplc="EE0E3C4E">
      <w:start w:val="1"/>
      <w:numFmt w:val="decimal"/>
      <w:lvlText w:val="%7."/>
      <w:lvlJc w:val="left"/>
      <w:pPr>
        <w:ind w:left="5040" w:hanging="360"/>
      </w:pPr>
    </w:lvl>
    <w:lvl w:ilvl="7" w:tplc="08DAF304">
      <w:start w:val="1"/>
      <w:numFmt w:val="lowerLetter"/>
      <w:lvlText w:val="%8."/>
      <w:lvlJc w:val="left"/>
      <w:pPr>
        <w:ind w:left="5760" w:hanging="360"/>
      </w:pPr>
    </w:lvl>
    <w:lvl w:ilvl="8" w:tplc="850801F0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3B7A63"/>
    <w:multiLevelType w:val="hybridMultilevel"/>
    <w:tmpl w:val="184471E0"/>
    <w:lvl w:ilvl="0" w:tplc="12EE8D10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035882AC">
      <w:start w:val="1"/>
      <w:numFmt w:val="bullet"/>
      <w:lvlText w:val="o"/>
      <w:lvlJc w:val="left"/>
      <w:pPr>
        <w:ind w:left="14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84F63284">
      <w:start w:val="1"/>
      <w:numFmt w:val="bullet"/>
      <w:lvlText w:val="▪"/>
      <w:lvlJc w:val="left"/>
      <w:pPr>
        <w:ind w:left="21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489AD394">
      <w:start w:val="1"/>
      <w:numFmt w:val="bullet"/>
      <w:lvlText w:val="•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8B28EF30">
      <w:start w:val="1"/>
      <w:numFmt w:val="bullet"/>
      <w:lvlText w:val="o"/>
      <w:lvlJc w:val="left"/>
      <w:pPr>
        <w:ind w:left="36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96E696E4">
      <w:start w:val="1"/>
      <w:numFmt w:val="bullet"/>
      <w:lvlText w:val="▪"/>
      <w:lvlJc w:val="left"/>
      <w:pPr>
        <w:ind w:left="43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17407B84">
      <w:start w:val="1"/>
      <w:numFmt w:val="bullet"/>
      <w:lvlText w:val="•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19BEE678">
      <w:start w:val="1"/>
      <w:numFmt w:val="bullet"/>
      <w:lvlText w:val="o"/>
      <w:lvlJc w:val="left"/>
      <w:pPr>
        <w:ind w:left="57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06265378">
      <w:start w:val="1"/>
      <w:numFmt w:val="bullet"/>
      <w:lvlText w:val="▪"/>
      <w:lvlJc w:val="left"/>
      <w:pPr>
        <w:ind w:left="64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4" w15:restartNumberingAfterBreak="0">
    <w:nsid w:val="37062DCA"/>
    <w:multiLevelType w:val="hybridMultilevel"/>
    <w:tmpl w:val="8FF679FA"/>
    <w:lvl w:ilvl="0" w:tplc="0456B82A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9F483EBC">
      <w:start w:val="1"/>
      <w:numFmt w:val="bullet"/>
      <w:lvlText w:val="o"/>
      <w:lvlJc w:val="left"/>
      <w:pPr>
        <w:ind w:left="14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19A6406C">
      <w:start w:val="1"/>
      <w:numFmt w:val="bullet"/>
      <w:lvlText w:val="▪"/>
      <w:lvlJc w:val="left"/>
      <w:pPr>
        <w:ind w:left="21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DC3A38DE">
      <w:start w:val="1"/>
      <w:numFmt w:val="bullet"/>
      <w:lvlText w:val="•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F7BA2704">
      <w:start w:val="1"/>
      <w:numFmt w:val="bullet"/>
      <w:lvlText w:val="o"/>
      <w:lvlJc w:val="left"/>
      <w:pPr>
        <w:ind w:left="36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49EC78F0">
      <w:start w:val="1"/>
      <w:numFmt w:val="bullet"/>
      <w:lvlText w:val="▪"/>
      <w:lvlJc w:val="left"/>
      <w:pPr>
        <w:ind w:left="43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16F40C44">
      <w:start w:val="1"/>
      <w:numFmt w:val="bullet"/>
      <w:lvlText w:val="•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09C08642">
      <w:start w:val="1"/>
      <w:numFmt w:val="bullet"/>
      <w:lvlText w:val="o"/>
      <w:lvlJc w:val="left"/>
      <w:pPr>
        <w:ind w:left="57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04883C42">
      <w:start w:val="1"/>
      <w:numFmt w:val="bullet"/>
      <w:lvlText w:val="▪"/>
      <w:lvlJc w:val="left"/>
      <w:pPr>
        <w:ind w:left="64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5" w15:restartNumberingAfterBreak="0">
    <w:nsid w:val="37BB3F47"/>
    <w:multiLevelType w:val="hybridMultilevel"/>
    <w:tmpl w:val="782CC154"/>
    <w:lvl w:ilvl="0" w:tplc="62584306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8A6002F8">
      <w:start w:val="1"/>
      <w:numFmt w:val="bullet"/>
      <w:lvlText w:val="o"/>
      <w:lvlJc w:val="left"/>
      <w:pPr>
        <w:ind w:left="14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4FFCE4B8">
      <w:start w:val="1"/>
      <w:numFmt w:val="bullet"/>
      <w:lvlText w:val="▪"/>
      <w:lvlJc w:val="left"/>
      <w:pPr>
        <w:ind w:left="21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06544304">
      <w:start w:val="1"/>
      <w:numFmt w:val="bullet"/>
      <w:lvlText w:val="•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544C6D20">
      <w:start w:val="1"/>
      <w:numFmt w:val="bullet"/>
      <w:lvlText w:val="o"/>
      <w:lvlJc w:val="left"/>
      <w:pPr>
        <w:ind w:left="36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EE3C25F0">
      <w:start w:val="1"/>
      <w:numFmt w:val="bullet"/>
      <w:lvlText w:val="▪"/>
      <w:lvlJc w:val="left"/>
      <w:pPr>
        <w:ind w:left="43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BDA05834">
      <w:start w:val="1"/>
      <w:numFmt w:val="bullet"/>
      <w:lvlText w:val="•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5BE4B5D4">
      <w:start w:val="1"/>
      <w:numFmt w:val="bullet"/>
      <w:lvlText w:val="o"/>
      <w:lvlJc w:val="left"/>
      <w:pPr>
        <w:ind w:left="57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025E270A">
      <w:start w:val="1"/>
      <w:numFmt w:val="bullet"/>
      <w:lvlText w:val="▪"/>
      <w:lvlJc w:val="left"/>
      <w:pPr>
        <w:ind w:left="64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6" w15:restartNumberingAfterBreak="0">
    <w:nsid w:val="39065B32"/>
    <w:multiLevelType w:val="hybridMultilevel"/>
    <w:tmpl w:val="89006DE8"/>
    <w:lvl w:ilvl="0" w:tplc="DE087CE4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B07E3F0A">
      <w:start w:val="1"/>
      <w:numFmt w:val="bullet"/>
      <w:lvlText w:val="o"/>
      <w:lvlJc w:val="left"/>
      <w:pPr>
        <w:ind w:left="14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F5E4B954">
      <w:start w:val="1"/>
      <w:numFmt w:val="bullet"/>
      <w:lvlText w:val="▪"/>
      <w:lvlJc w:val="left"/>
      <w:pPr>
        <w:ind w:left="21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45042E3E">
      <w:start w:val="1"/>
      <w:numFmt w:val="bullet"/>
      <w:lvlText w:val="•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463E422C">
      <w:start w:val="1"/>
      <w:numFmt w:val="bullet"/>
      <w:lvlText w:val="o"/>
      <w:lvlJc w:val="left"/>
      <w:pPr>
        <w:ind w:left="36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FF38ACF6">
      <w:start w:val="1"/>
      <w:numFmt w:val="bullet"/>
      <w:lvlText w:val="▪"/>
      <w:lvlJc w:val="left"/>
      <w:pPr>
        <w:ind w:left="43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C9682394">
      <w:start w:val="1"/>
      <w:numFmt w:val="bullet"/>
      <w:lvlText w:val="•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2FAE8B0C">
      <w:start w:val="1"/>
      <w:numFmt w:val="bullet"/>
      <w:lvlText w:val="o"/>
      <w:lvlJc w:val="left"/>
      <w:pPr>
        <w:ind w:left="57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BBC29930">
      <w:start w:val="1"/>
      <w:numFmt w:val="bullet"/>
      <w:lvlText w:val="▪"/>
      <w:lvlJc w:val="left"/>
      <w:pPr>
        <w:ind w:left="64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7" w15:restartNumberingAfterBreak="0">
    <w:nsid w:val="3CFD7DD0"/>
    <w:multiLevelType w:val="hybridMultilevel"/>
    <w:tmpl w:val="BE229F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8842A5"/>
    <w:multiLevelType w:val="hybridMultilevel"/>
    <w:tmpl w:val="D9DEB5C2"/>
    <w:lvl w:ilvl="0" w:tplc="05D2C49A">
      <w:start w:val="30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F160BC"/>
    <w:multiLevelType w:val="hybridMultilevel"/>
    <w:tmpl w:val="CC22CF44"/>
    <w:lvl w:ilvl="0" w:tplc="E79AA7AA">
      <w:start w:val="1"/>
      <w:numFmt w:val="decimal"/>
      <w:lvlText w:val="%1."/>
      <w:lvlJc w:val="left"/>
      <w:pPr>
        <w:ind w:left="720" w:hanging="360"/>
      </w:pPr>
    </w:lvl>
    <w:lvl w:ilvl="1" w:tplc="D388AD7A">
      <w:start w:val="1"/>
      <w:numFmt w:val="lowerLetter"/>
      <w:lvlText w:val="%2."/>
      <w:lvlJc w:val="left"/>
      <w:pPr>
        <w:ind w:left="1440" w:hanging="360"/>
      </w:pPr>
    </w:lvl>
    <w:lvl w:ilvl="2" w:tplc="9BEAEF10">
      <w:start w:val="1"/>
      <w:numFmt w:val="lowerRoman"/>
      <w:lvlText w:val="%3."/>
      <w:lvlJc w:val="right"/>
      <w:pPr>
        <w:ind w:left="2160" w:hanging="180"/>
      </w:pPr>
    </w:lvl>
    <w:lvl w:ilvl="3" w:tplc="C04A7E1A">
      <w:start w:val="1"/>
      <w:numFmt w:val="decimal"/>
      <w:lvlText w:val="%4."/>
      <w:lvlJc w:val="left"/>
      <w:pPr>
        <w:ind w:left="2880" w:hanging="360"/>
      </w:pPr>
    </w:lvl>
    <w:lvl w:ilvl="4" w:tplc="36082F5E">
      <w:start w:val="1"/>
      <w:numFmt w:val="lowerLetter"/>
      <w:lvlText w:val="%5."/>
      <w:lvlJc w:val="left"/>
      <w:pPr>
        <w:ind w:left="3600" w:hanging="360"/>
      </w:pPr>
    </w:lvl>
    <w:lvl w:ilvl="5" w:tplc="A590F7F6">
      <w:start w:val="1"/>
      <w:numFmt w:val="lowerRoman"/>
      <w:lvlText w:val="%6."/>
      <w:lvlJc w:val="right"/>
      <w:pPr>
        <w:ind w:left="4320" w:hanging="180"/>
      </w:pPr>
    </w:lvl>
    <w:lvl w:ilvl="6" w:tplc="28107AE2">
      <w:start w:val="1"/>
      <w:numFmt w:val="decimal"/>
      <w:lvlText w:val="%7."/>
      <w:lvlJc w:val="left"/>
      <w:pPr>
        <w:ind w:left="5040" w:hanging="360"/>
      </w:pPr>
    </w:lvl>
    <w:lvl w:ilvl="7" w:tplc="91C010AC">
      <w:start w:val="1"/>
      <w:numFmt w:val="lowerLetter"/>
      <w:lvlText w:val="%8."/>
      <w:lvlJc w:val="left"/>
      <w:pPr>
        <w:ind w:left="5760" w:hanging="360"/>
      </w:pPr>
    </w:lvl>
    <w:lvl w:ilvl="8" w:tplc="02A02EEC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AF6071F"/>
    <w:multiLevelType w:val="hybridMultilevel"/>
    <w:tmpl w:val="3DE85406"/>
    <w:lvl w:ilvl="0" w:tplc="0B8C5B62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E25DB4"/>
    <w:multiLevelType w:val="hybridMultilevel"/>
    <w:tmpl w:val="175EDA36"/>
    <w:lvl w:ilvl="0" w:tplc="E9E0DA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9D6EEC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8FA70B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10A99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AAABEE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DFE9EC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BA600D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81010B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03C962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5058A8"/>
    <w:multiLevelType w:val="hybridMultilevel"/>
    <w:tmpl w:val="397CD0D8"/>
    <w:lvl w:ilvl="0" w:tplc="F2DA239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EA6197"/>
    <w:multiLevelType w:val="hybridMultilevel"/>
    <w:tmpl w:val="2F82FCD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1C4007A"/>
    <w:multiLevelType w:val="hybridMultilevel"/>
    <w:tmpl w:val="FB54771A"/>
    <w:lvl w:ilvl="0" w:tplc="04050001">
      <w:start w:val="2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0E033F"/>
    <w:multiLevelType w:val="hybridMultilevel"/>
    <w:tmpl w:val="81ECD01E"/>
    <w:lvl w:ilvl="0" w:tplc="60121EA2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60A17D5"/>
    <w:multiLevelType w:val="hybridMultilevel"/>
    <w:tmpl w:val="E9F018C0"/>
    <w:lvl w:ilvl="0" w:tplc="CEA2D044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702834A6">
      <w:start w:val="1"/>
      <w:numFmt w:val="bullet"/>
      <w:lvlText w:val="o"/>
      <w:lvlJc w:val="left"/>
      <w:pPr>
        <w:ind w:left="14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54BE7164">
      <w:start w:val="1"/>
      <w:numFmt w:val="bullet"/>
      <w:lvlText w:val="▪"/>
      <w:lvlJc w:val="left"/>
      <w:pPr>
        <w:ind w:left="21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67F48978">
      <w:start w:val="1"/>
      <w:numFmt w:val="bullet"/>
      <w:lvlText w:val="•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28B050D0">
      <w:start w:val="1"/>
      <w:numFmt w:val="bullet"/>
      <w:lvlText w:val="o"/>
      <w:lvlJc w:val="left"/>
      <w:pPr>
        <w:ind w:left="36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8AB83256">
      <w:start w:val="1"/>
      <w:numFmt w:val="bullet"/>
      <w:lvlText w:val="▪"/>
      <w:lvlJc w:val="left"/>
      <w:pPr>
        <w:ind w:left="43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8F4823EC">
      <w:start w:val="1"/>
      <w:numFmt w:val="bullet"/>
      <w:lvlText w:val="•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8B8E276E">
      <w:start w:val="1"/>
      <w:numFmt w:val="bullet"/>
      <w:lvlText w:val="o"/>
      <w:lvlJc w:val="left"/>
      <w:pPr>
        <w:ind w:left="57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F0B4DC32">
      <w:start w:val="1"/>
      <w:numFmt w:val="bullet"/>
      <w:lvlText w:val="▪"/>
      <w:lvlJc w:val="left"/>
      <w:pPr>
        <w:ind w:left="64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7" w15:restartNumberingAfterBreak="0">
    <w:nsid w:val="56390493"/>
    <w:multiLevelType w:val="hybridMultilevel"/>
    <w:tmpl w:val="768A0864"/>
    <w:lvl w:ilvl="0" w:tplc="695A0008">
      <w:start w:val="1"/>
      <w:numFmt w:val="decimal"/>
      <w:lvlText w:val="%1."/>
      <w:lvlJc w:val="left"/>
      <w:pPr>
        <w:ind w:left="720" w:hanging="360"/>
      </w:pPr>
    </w:lvl>
    <w:lvl w:ilvl="1" w:tplc="B21EA934">
      <w:start w:val="1"/>
      <w:numFmt w:val="lowerLetter"/>
      <w:lvlText w:val="%2."/>
      <w:lvlJc w:val="left"/>
      <w:pPr>
        <w:ind w:left="1440" w:hanging="360"/>
      </w:pPr>
    </w:lvl>
    <w:lvl w:ilvl="2" w:tplc="B8CCE738">
      <w:start w:val="1"/>
      <w:numFmt w:val="lowerRoman"/>
      <w:lvlText w:val="%3."/>
      <w:lvlJc w:val="right"/>
      <w:pPr>
        <w:ind w:left="2160" w:hanging="180"/>
      </w:pPr>
    </w:lvl>
    <w:lvl w:ilvl="3" w:tplc="10C497BA">
      <w:start w:val="1"/>
      <w:numFmt w:val="decimal"/>
      <w:lvlText w:val="%4."/>
      <w:lvlJc w:val="left"/>
      <w:pPr>
        <w:ind w:left="2880" w:hanging="360"/>
      </w:pPr>
    </w:lvl>
    <w:lvl w:ilvl="4" w:tplc="4B206768">
      <w:start w:val="1"/>
      <w:numFmt w:val="lowerLetter"/>
      <w:lvlText w:val="%5."/>
      <w:lvlJc w:val="left"/>
      <w:pPr>
        <w:ind w:left="3600" w:hanging="360"/>
      </w:pPr>
    </w:lvl>
    <w:lvl w:ilvl="5" w:tplc="9A24EB50">
      <w:start w:val="1"/>
      <w:numFmt w:val="lowerRoman"/>
      <w:lvlText w:val="%6."/>
      <w:lvlJc w:val="right"/>
      <w:pPr>
        <w:ind w:left="4320" w:hanging="180"/>
      </w:pPr>
    </w:lvl>
    <w:lvl w:ilvl="6" w:tplc="0CE4D696">
      <w:start w:val="1"/>
      <w:numFmt w:val="decimal"/>
      <w:lvlText w:val="%7."/>
      <w:lvlJc w:val="left"/>
      <w:pPr>
        <w:ind w:left="5040" w:hanging="360"/>
      </w:pPr>
    </w:lvl>
    <w:lvl w:ilvl="7" w:tplc="BB5E989E">
      <w:start w:val="1"/>
      <w:numFmt w:val="lowerLetter"/>
      <w:lvlText w:val="%8."/>
      <w:lvlJc w:val="left"/>
      <w:pPr>
        <w:ind w:left="5760" w:hanging="360"/>
      </w:pPr>
    </w:lvl>
    <w:lvl w:ilvl="8" w:tplc="7DDA9956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79A742A"/>
    <w:multiLevelType w:val="singleLevel"/>
    <w:tmpl w:val="44025EA6"/>
    <w:lvl w:ilvl="0">
      <w:start w:val="1"/>
      <w:numFmt w:val="decimal"/>
      <w:pStyle w:val="Seznamssly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9" w15:restartNumberingAfterBreak="0">
    <w:nsid w:val="580B5A40"/>
    <w:multiLevelType w:val="multilevel"/>
    <w:tmpl w:val="B31E1A7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0" w15:restartNumberingAfterBreak="0">
    <w:nsid w:val="58E05E51"/>
    <w:multiLevelType w:val="hybridMultilevel"/>
    <w:tmpl w:val="47062252"/>
    <w:lvl w:ilvl="0" w:tplc="A6F81C90">
      <w:start w:val="11"/>
      <w:numFmt w:val="bullet"/>
      <w:lvlText w:val="-"/>
      <w:lvlJc w:val="left"/>
      <w:pPr>
        <w:ind w:left="360" w:hanging="360"/>
      </w:pPr>
      <w:rPr>
        <w:rFonts w:ascii="Calibri" w:eastAsia="Calibri" w:hAnsi="Calibri" w:cs="Times New Roman" w:hint="default"/>
      </w:rPr>
    </w:lvl>
    <w:lvl w:ilvl="1" w:tplc="A6F81C90">
      <w:start w:val="1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BE05B60"/>
    <w:multiLevelType w:val="hybridMultilevel"/>
    <w:tmpl w:val="8A2EA9C4"/>
    <w:lvl w:ilvl="0" w:tplc="2E2E07AE">
      <w:start w:val="1"/>
      <w:numFmt w:val="decimal"/>
      <w:lvlText w:val="%1."/>
      <w:lvlJc w:val="left"/>
      <w:pPr>
        <w:ind w:left="173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F296E896">
      <w:start w:val="1"/>
      <w:numFmt w:val="lowerLetter"/>
      <w:lvlText w:val="%2"/>
      <w:lvlJc w:val="left"/>
      <w:pPr>
        <w:ind w:left="14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456CB1AE">
      <w:start w:val="1"/>
      <w:numFmt w:val="lowerRoman"/>
      <w:lvlText w:val="%3"/>
      <w:lvlJc w:val="left"/>
      <w:pPr>
        <w:ind w:left="21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D6C4A034">
      <w:start w:val="1"/>
      <w:numFmt w:val="decimal"/>
      <w:lvlText w:val="%4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97A2B5B8">
      <w:start w:val="1"/>
      <w:numFmt w:val="lowerLetter"/>
      <w:lvlText w:val="%5"/>
      <w:lvlJc w:val="left"/>
      <w:pPr>
        <w:ind w:left="36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ECCCED2C">
      <w:start w:val="1"/>
      <w:numFmt w:val="lowerRoman"/>
      <w:lvlText w:val="%6"/>
      <w:lvlJc w:val="left"/>
      <w:pPr>
        <w:ind w:left="43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6C06A50E">
      <w:start w:val="1"/>
      <w:numFmt w:val="decimal"/>
      <w:lvlText w:val="%7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A7BA2E32">
      <w:start w:val="1"/>
      <w:numFmt w:val="lowerLetter"/>
      <w:lvlText w:val="%8"/>
      <w:lvlJc w:val="left"/>
      <w:pPr>
        <w:ind w:left="57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9CC0F478">
      <w:start w:val="1"/>
      <w:numFmt w:val="lowerRoman"/>
      <w:lvlText w:val="%9"/>
      <w:lvlJc w:val="left"/>
      <w:pPr>
        <w:ind w:left="64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2" w15:restartNumberingAfterBreak="0">
    <w:nsid w:val="609507D9"/>
    <w:multiLevelType w:val="hybridMultilevel"/>
    <w:tmpl w:val="7BA83836"/>
    <w:lvl w:ilvl="0" w:tplc="F690B1F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090158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49A3FB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36C18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72ABFB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9BE560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A63A8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1B68F9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ECC71B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3E36D1"/>
    <w:multiLevelType w:val="hybridMultilevel"/>
    <w:tmpl w:val="D952BF10"/>
    <w:lvl w:ilvl="0" w:tplc="0405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0B1D9B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35" w15:restartNumberingAfterBreak="0">
    <w:nsid w:val="6BAA21D7"/>
    <w:multiLevelType w:val="hybridMultilevel"/>
    <w:tmpl w:val="D0A27824"/>
    <w:lvl w:ilvl="0" w:tplc="A0288502">
      <w:start w:val="1"/>
      <w:numFmt w:val="decimal"/>
      <w:lvlText w:val="%1.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16424872">
      <w:start w:val="1"/>
      <w:numFmt w:val="lowerLetter"/>
      <w:lvlText w:val="%2"/>
      <w:lvlJc w:val="left"/>
      <w:pPr>
        <w:ind w:left="14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912CC2B6">
      <w:start w:val="1"/>
      <w:numFmt w:val="lowerRoman"/>
      <w:lvlText w:val="%3"/>
      <w:lvlJc w:val="left"/>
      <w:pPr>
        <w:ind w:left="21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39387A10">
      <w:start w:val="1"/>
      <w:numFmt w:val="decimal"/>
      <w:lvlText w:val="%4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3C0868E0">
      <w:start w:val="1"/>
      <w:numFmt w:val="lowerLetter"/>
      <w:lvlText w:val="%5"/>
      <w:lvlJc w:val="left"/>
      <w:pPr>
        <w:ind w:left="36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B3728F90">
      <w:start w:val="1"/>
      <w:numFmt w:val="lowerRoman"/>
      <w:lvlText w:val="%6"/>
      <w:lvlJc w:val="left"/>
      <w:pPr>
        <w:ind w:left="43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F77E1FE4">
      <w:start w:val="1"/>
      <w:numFmt w:val="decimal"/>
      <w:lvlText w:val="%7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D082977E">
      <w:start w:val="1"/>
      <w:numFmt w:val="lowerLetter"/>
      <w:lvlText w:val="%8"/>
      <w:lvlJc w:val="left"/>
      <w:pPr>
        <w:ind w:left="57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2460DCB0">
      <w:start w:val="1"/>
      <w:numFmt w:val="lowerRoman"/>
      <w:lvlText w:val="%9"/>
      <w:lvlJc w:val="left"/>
      <w:pPr>
        <w:ind w:left="64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6" w15:restartNumberingAfterBreak="0">
    <w:nsid w:val="6C7935D8"/>
    <w:multiLevelType w:val="singleLevel"/>
    <w:tmpl w:val="75BE5AA2"/>
    <w:lvl w:ilvl="0">
      <w:start w:val="1"/>
      <w:numFmt w:val="lowerLetter"/>
      <w:pStyle w:val="Seznamspsmeny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37" w15:restartNumberingAfterBreak="0">
    <w:nsid w:val="6D483839"/>
    <w:multiLevelType w:val="hybridMultilevel"/>
    <w:tmpl w:val="23389D34"/>
    <w:lvl w:ilvl="0" w:tplc="99A034CC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6DBC265D"/>
    <w:multiLevelType w:val="hybridMultilevel"/>
    <w:tmpl w:val="0478C33E"/>
    <w:lvl w:ilvl="0" w:tplc="BF2A6658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93BADFAC">
      <w:start w:val="1"/>
      <w:numFmt w:val="bullet"/>
      <w:lvlText w:val="o"/>
      <w:lvlJc w:val="left"/>
      <w:pPr>
        <w:ind w:left="109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87F669D4">
      <w:start w:val="1"/>
      <w:numFmt w:val="bullet"/>
      <w:lvlText w:val="▪"/>
      <w:lvlJc w:val="left"/>
      <w:pPr>
        <w:ind w:left="216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5EE4E6CE">
      <w:start w:val="1"/>
      <w:numFmt w:val="bullet"/>
      <w:lvlText w:val="•"/>
      <w:lvlJc w:val="left"/>
      <w:pPr>
        <w:ind w:left="288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2604EA3C">
      <w:start w:val="1"/>
      <w:numFmt w:val="bullet"/>
      <w:lvlText w:val="o"/>
      <w:lvlJc w:val="left"/>
      <w:pPr>
        <w:ind w:left="360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AA0039DA">
      <w:start w:val="1"/>
      <w:numFmt w:val="bullet"/>
      <w:lvlText w:val="▪"/>
      <w:lvlJc w:val="left"/>
      <w:pPr>
        <w:ind w:left="432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A8EE45EE">
      <w:start w:val="1"/>
      <w:numFmt w:val="bullet"/>
      <w:lvlText w:val="•"/>
      <w:lvlJc w:val="left"/>
      <w:pPr>
        <w:ind w:left="504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228E1C04">
      <w:start w:val="1"/>
      <w:numFmt w:val="bullet"/>
      <w:lvlText w:val="o"/>
      <w:lvlJc w:val="left"/>
      <w:pPr>
        <w:ind w:left="576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33E064CA">
      <w:start w:val="1"/>
      <w:numFmt w:val="bullet"/>
      <w:lvlText w:val="▪"/>
      <w:lvlJc w:val="left"/>
      <w:pPr>
        <w:ind w:left="648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9" w15:restartNumberingAfterBreak="0">
    <w:nsid w:val="736825AB"/>
    <w:multiLevelType w:val="hybridMultilevel"/>
    <w:tmpl w:val="A4EA31DA"/>
    <w:lvl w:ilvl="0" w:tplc="04050001">
      <w:start w:val="19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1B13EA"/>
    <w:multiLevelType w:val="hybridMultilevel"/>
    <w:tmpl w:val="76E84074"/>
    <w:lvl w:ilvl="0" w:tplc="1218A1EA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FB964572">
      <w:start w:val="1"/>
      <w:numFmt w:val="bullet"/>
      <w:lvlText w:val="o"/>
      <w:lvlJc w:val="left"/>
      <w:pPr>
        <w:ind w:left="144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851621B6">
      <w:start w:val="1"/>
      <w:numFmt w:val="bullet"/>
      <w:lvlText w:val="▪"/>
      <w:lvlJc w:val="left"/>
      <w:pPr>
        <w:ind w:left="216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B2CCD23A">
      <w:start w:val="1"/>
      <w:numFmt w:val="bullet"/>
      <w:lvlText w:val="•"/>
      <w:lvlJc w:val="left"/>
      <w:pPr>
        <w:ind w:left="288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AD40DD22">
      <w:start w:val="1"/>
      <w:numFmt w:val="bullet"/>
      <w:lvlText w:val="o"/>
      <w:lvlJc w:val="left"/>
      <w:pPr>
        <w:ind w:left="360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13F4C188">
      <w:start w:val="1"/>
      <w:numFmt w:val="bullet"/>
      <w:lvlText w:val="▪"/>
      <w:lvlJc w:val="left"/>
      <w:pPr>
        <w:ind w:left="432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FDE284AE">
      <w:start w:val="1"/>
      <w:numFmt w:val="bullet"/>
      <w:lvlText w:val="•"/>
      <w:lvlJc w:val="left"/>
      <w:pPr>
        <w:ind w:left="504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A81CCE50">
      <w:start w:val="1"/>
      <w:numFmt w:val="bullet"/>
      <w:lvlText w:val="o"/>
      <w:lvlJc w:val="left"/>
      <w:pPr>
        <w:ind w:left="576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60BA1926">
      <w:start w:val="1"/>
      <w:numFmt w:val="bullet"/>
      <w:lvlText w:val="▪"/>
      <w:lvlJc w:val="left"/>
      <w:pPr>
        <w:ind w:left="648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1" w15:restartNumberingAfterBreak="0">
    <w:nsid w:val="7A1C5058"/>
    <w:multiLevelType w:val="hybridMultilevel"/>
    <w:tmpl w:val="220A262C"/>
    <w:lvl w:ilvl="0" w:tplc="E4DEC50A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ACB8B03A">
      <w:start w:val="1"/>
      <w:numFmt w:val="bullet"/>
      <w:lvlText w:val="o"/>
      <w:lvlJc w:val="left"/>
      <w:pPr>
        <w:ind w:left="144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4E963B0E">
      <w:start w:val="1"/>
      <w:numFmt w:val="bullet"/>
      <w:lvlText w:val="▪"/>
      <w:lvlJc w:val="left"/>
      <w:pPr>
        <w:ind w:left="216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FEF25756">
      <w:start w:val="1"/>
      <w:numFmt w:val="bullet"/>
      <w:lvlText w:val="•"/>
      <w:lvlJc w:val="left"/>
      <w:pPr>
        <w:ind w:left="288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D59A2C76">
      <w:start w:val="1"/>
      <w:numFmt w:val="bullet"/>
      <w:lvlText w:val="o"/>
      <w:lvlJc w:val="left"/>
      <w:pPr>
        <w:ind w:left="360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12081B14">
      <w:start w:val="1"/>
      <w:numFmt w:val="bullet"/>
      <w:lvlText w:val="▪"/>
      <w:lvlJc w:val="left"/>
      <w:pPr>
        <w:ind w:left="432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27B83248">
      <w:start w:val="1"/>
      <w:numFmt w:val="bullet"/>
      <w:lvlText w:val="•"/>
      <w:lvlJc w:val="left"/>
      <w:pPr>
        <w:ind w:left="504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6A105E0A">
      <w:start w:val="1"/>
      <w:numFmt w:val="bullet"/>
      <w:lvlText w:val="o"/>
      <w:lvlJc w:val="left"/>
      <w:pPr>
        <w:ind w:left="576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FF8437AC">
      <w:start w:val="1"/>
      <w:numFmt w:val="bullet"/>
      <w:lvlText w:val="▪"/>
      <w:lvlJc w:val="left"/>
      <w:pPr>
        <w:ind w:left="6480" w:firstLine="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2" w15:restartNumberingAfterBreak="0">
    <w:nsid w:val="7B47296E"/>
    <w:multiLevelType w:val="hybridMultilevel"/>
    <w:tmpl w:val="2744D27A"/>
    <w:lvl w:ilvl="0" w:tplc="99A034C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F954A8B"/>
    <w:multiLevelType w:val="hybridMultilevel"/>
    <w:tmpl w:val="144C2EA2"/>
    <w:lvl w:ilvl="0" w:tplc="628ABC34">
      <w:start w:val="1"/>
      <w:numFmt w:val="bullet"/>
      <w:lvlText w:val="-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BACA7AA6">
      <w:start w:val="1"/>
      <w:numFmt w:val="bullet"/>
      <w:lvlText w:val="o"/>
      <w:lvlJc w:val="left"/>
      <w:pPr>
        <w:ind w:left="14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B6928D20">
      <w:start w:val="1"/>
      <w:numFmt w:val="bullet"/>
      <w:lvlText w:val="▪"/>
      <w:lvlJc w:val="left"/>
      <w:pPr>
        <w:ind w:left="21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782008C2">
      <w:start w:val="1"/>
      <w:numFmt w:val="bullet"/>
      <w:lvlText w:val="•"/>
      <w:lvlJc w:val="left"/>
      <w:pPr>
        <w:ind w:left="28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7EAACCFC">
      <w:start w:val="1"/>
      <w:numFmt w:val="bullet"/>
      <w:lvlText w:val="o"/>
      <w:lvlJc w:val="left"/>
      <w:pPr>
        <w:ind w:left="36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8ED40148">
      <w:start w:val="1"/>
      <w:numFmt w:val="bullet"/>
      <w:lvlText w:val="▪"/>
      <w:lvlJc w:val="left"/>
      <w:pPr>
        <w:ind w:left="43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6AC8EF92">
      <w:start w:val="1"/>
      <w:numFmt w:val="bullet"/>
      <w:lvlText w:val="•"/>
      <w:lvlJc w:val="left"/>
      <w:pPr>
        <w:ind w:left="50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4A2E3F8A">
      <w:start w:val="1"/>
      <w:numFmt w:val="bullet"/>
      <w:lvlText w:val="o"/>
      <w:lvlJc w:val="left"/>
      <w:pPr>
        <w:ind w:left="576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06A0A7EE">
      <w:start w:val="1"/>
      <w:numFmt w:val="bullet"/>
      <w:lvlText w:val="▪"/>
      <w:lvlJc w:val="left"/>
      <w:pPr>
        <w:ind w:left="64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num w:numId="1" w16cid:durableId="2110856552">
    <w:abstractNumId w:val="32"/>
  </w:num>
  <w:num w:numId="2" w16cid:durableId="1510023600">
    <w:abstractNumId w:val="21"/>
  </w:num>
  <w:num w:numId="3" w16cid:durableId="683093188">
    <w:abstractNumId w:val="19"/>
  </w:num>
  <w:num w:numId="4" w16cid:durableId="1291588389">
    <w:abstractNumId w:val="12"/>
  </w:num>
  <w:num w:numId="5" w16cid:durableId="159318687">
    <w:abstractNumId w:val="27"/>
  </w:num>
  <w:num w:numId="6" w16cid:durableId="79719717">
    <w:abstractNumId w:val="7"/>
  </w:num>
  <w:num w:numId="7" w16cid:durableId="176584144">
    <w:abstractNumId w:val="36"/>
  </w:num>
  <w:num w:numId="8" w16cid:durableId="525295398">
    <w:abstractNumId w:val="28"/>
  </w:num>
  <w:num w:numId="9" w16cid:durableId="1581257901">
    <w:abstractNumId w:val="29"/>
  </w:num>
  <w:num w:numId="10" w16cid:durableId="356396811">
    <w:abstractNumId w:val="0"/>
  </w:num>
  <w:num w:numId="11" w16cid:durableId="550112636">
    <w:abstractNumId w:val="10"/>
  </w:num>
  <w:num w:numId="12" w16cid:durableId="1503858314">
    <w:abstractNumId w:val="3"/>
  </w:num>
  <w:num w:numId="13" w16cid:durableId="2072345782">
    <w:abstractNumId w:val="6"/>
  </w:num>
  <w:num w:numId="14" w16cid:durableId="1931353379">
    <w:abstractNumId w:val="30"/>
  </w:num>
  <w:num w:numId="15" w16cid:durableId="738021104">
    <w:abstractNumId w:val="8"/>
  </w:num>
  <w:num w:numId="16" w16cid:durableId="2007201838">
    <w:abstractNumId w:val="25"/>
  </w:num>
  <w:num w:numId="17" w16cid:durableId="761880530">
    <w:abstractNumId w:val="2"/>
  </w:num>
  <w:num w:numId="18" w16cid:durableId="78064383">
    <w:abstractNumId w:val="34"/>
  </w:num>
  <w:num w:numId="19" w16cid:durableId="40325725">
    <w:abstractNumId w:val="18"/>
  </w:num>
  <w:num w:numId="20" w16cid:durableId="477957286">
    <w:abstractNumId w:val="20"/>
  </w:num>
  <w:num w:numId="21" w16cid:durableId="572471908">
    <w:abstractNumId w:val="33"/>
  </w:num>
  <w:num w:numId="22" w16cid:durableId="824972654">
    <w:abstractNumId w:val="1"/>
  </w:num>
  <w:num w:numId="23" w16cid:durableId="1648631449">
    <w:abstractNumId w:val="9"/>
  </w:num>
  <w:num w:numId="24" w16cid:durableId="657736367">
    <w:abstractNumId w:val="39"/>
  </w:num>
  <w:num w:numId="25" w16cid:durableId="1117333432">
    <w:abstractNumId w:val="24"/>
  </w:num>
  <w:num w:numId="26" w16cid:durableId="530143315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037435587">
    <w:abstractNumId w:val="34"/>
  </w:num>
  <w:num w:numId="28" w16cid:durableId="1578905578">
    <w:abstractNumId w:val="42"/>
  </w:num>
  <w:num w:numId="29" w16cid:durableId="1598102642">
    <w:abstractNumId w:val="37"/>
  </w:num>
  <w:num w:numId="30" w16cid:durableId="1716001486">
    <w:abstractNumId w:val="26"/>
  </w:num>
  <w:num w:numId="31" w16cid:durableId="584730958">
    <w:abstractNumId w:val="41"/>
  </w:num>
  <w:num w:numId="32" w16cid:durableId="1914201022">
    <w:abstractNumId w:val="5"/>
  </w:num>
  <w:num w:numId="33" w16cid:durableId="1400903351">
    <w:abstractNumId w:val="43"/>
  </w:num>
  <w:num w:numId="34" w16cid:durableId="1474907974">
    <w:abstractNumId w:val="4"/>
  </w:num>
  <w:num w:numId="35" w16cid:durableId="1101876655">
    <w:abstractNumId w:val="38"/>
  </w:num>
  <w:num w:numId="36" w16cid:durableId="1379546748">
    <w:abstractNumId w:val="15"/>
  </w:num>
  <w:num w:numId="37" w16cid:durableId="1638680448">
    <w:abstractNumId w:val="11"/>
  </w:num>
  <w:num w:numId="38" w16cid:durableId="1860267864">
    <w:abstractNumId w:val="14"/>
  </w:num>
  <w:num w:numId="39" w16cid:durableId="83522279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37693289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836116086">
    <w:abstractNumId w:val="16"/>
  </w:num>
  <w:num w:numId="42" w16cid:durableId="921525170">
    <w:abstractNumId w:val="13"/>
  </w:num>
  <w:num w:numId="43" w16cid:durableId="2144424843">
    <w:abstractNumId w:val="40"/>
  </w:num>
  <w:num w:numId="44" w16cid:durableId="1117454894">
    <w:abstractNumId w:val="17"/>
  </w:num>
  <w:num w:numId="45" w16cid:durableId="1574855848">
    <w:abstractNumId w:val="22"/>
  </w:num>
  <w:num w:numId="46" w16cid:durableId="684327940">
    <w:abstractNumId w:val="2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ocumentProtection w:edit="forms" w:enforcement="0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13"/>
    <w:rsid w:val="00001156"/>
    <w:rsid w:val="000029A9"/>
    <w:rsid w:val="00002ABF"/>
    <w:rsid w:val="00003595"/>
    <w:rsid w:val="00003B9D"/>
    <w:rsid w:val="00004030"/>
    <w:rsid w:val="00004051"/>
    <w:rsid w:val="000041EF"/>
    <w:rsid w:val="00005712"/>
    <w:rsid w:val="00006480"/>
    <w:rsid w:val="0000723D"/>
    <w:rsid w:val="00007520"/>
    <w:rsid w:val="00007922"/>
    <w:rsid w:val="00007E77"/>
    <w:rsid w:val="00007F27"/>
    <w:rsid w:val="00010AEB"/>
    <w:rsid w:val="0001265F"/>
    <w:rsid w:val="00016018"/>
    <w:rsid w:val="000165CA"/>
    <w:rsid w:val="00016CE5"/>
    <w:rsid w:val="00016F74"/>
    <w:rsid w:val="000233B2"/>
    <w:rsid w:val="0002455C"/>
    <w:rsid w:val="000262A8"/>
    <w:rsid w:val="00026F2F"/>
    <w:rsid w:val="0002751A"/>
    <w:rsid w:val="0003073B"/>
    <w:rsid w:val="00031026"/>
    <w:rsid w:val="00032407"/>
    <w:rsid w:val="00034148"/>
    <w:rsid w:val="0003590C"/>
    <w:rsid w:val="000403A9"/>
    <w:rsid w:val="00043FC9"/>
    <w:rsid w:val="0004503F"/>
    <w:rsid w:val="000465F7"/>
    <w:rsid w:val="00047144"/>
    <w:rsid w:val="00050255"/>
    <w:rsid w:val="00052DBF"/>
    <w:rsid w:val="00053B6F"/>
    <w:rsid w:val="000567FA"/>
    <w:rsid w:val="00061388"/>
    <w:rsid w:val="00062D2E"/>
    <w:rsid w:val="00062DD3"/>
    <w:rsid w:val="00066DAF"/>
    <w:rsid w:val="00067978"/>
    <w:rsid w:val="000709FE"/>
    <w:rsid w:val="000722AB"/>
    <w:rsid w:val="00073B50"/>
    <w:rsid w:val="00075AF4"/>
    <w:rsid w:val="0007638A"/>
    <w:rsid w:val="00076A8D"/>
    <w:rsid w:val="0008055F"/>
    <w:rsid w:val="00080CB8"/>
    <w:rsid w:val="0008161E"/>
    <w:rsid w:val="00082903"/>
    <w:rsid w:val="00085AF4"/>
    <w:rsid w:val="00087B4B"/>
    <w:rsid w:val="000935A3"/>
    <w:rsid w:val="000A03A3"/>
    <w:rsid w:val="000A0933"/>
    <w:rsid w:val="000A0CF8"/>
    <w:rsid w:val="000A111F"/>
    <w:rsid w:val="000A1AEF"/>
    <w:rsid w:val="000A2240"/>
    <w:rsid w:val="000A49E9"/>
    <w:rsid w:val="000A5ED2"/>
    <w:rsid w:val="000A5F88"/>
    <w:rsid w:val="000B086C"/>
    <w:rsid w:val="000B1F5A"/>
    <w:rsid w:val="000B2451"/>
    <w:rsid w:val="000B4CFC"/>
    <w:rsid w:val="000B5B26"/>
    <w:rsid w:val="000B5C4D"/>
    <w:rsid w:val="000B6B55"/>
    <w:rsid w:val="000B7BA5"/>
    <w:rsid w:val="000C0336"/>
    <w:rsid w:val="000C151F"/>
    <w:rsid w:val="000C26B2"/>
    <w:rsid w:val="000C2CE2"/>
    <w:rsid w:val="000C37C2"/>
    <w:rsid w:val="000C4023"/>
    <w:rsid w:val="000C6BA3"/>
    <w:rsid w:val="000C7719"/>
    <w:rsid w:val="000D040A"/>
    <w:rsid w:val="000D06D6"/>
    <w:rsid w:val="000D1A4D"/>
    <w:rsid w:val="000D3624"/>
    <w:rsid w:val="000D3B2A"/>
    <w:rsid w:val="000D3FCB"/>
    <w:rsid w:val="000D7928"/>
    <w:rsid w:val="000E123D"/>
    <w:rsid w:val="000E1F91"/>
    <w:rsid w:val="000E1FB8"/>
    <w:rsid w:val="000E4648"/>
    <w:rsid w:val="000E4855"/>
    <w:rsid w:val="000E4C04"/>
    <w:rsid w:val="000E6BA6"/>
    <w:rsid w:val="000E7E27"/>
    <w:rsid w:val="000F004F"/>
    <w:rsid w:val="000F0974"/>
    <w:rsid w:val="000F16DE"/>
    <w:rsid w:val="000F21C0"/>
    <w:rsid w:val="000F21D2"/>
    <w:rsid w:val="000F29E2"/>
    <w:rsid w:val="000F32BB"/>
    <w:rsid w:val="000F41C2"/>
    <w:rsid w:val="000F4887"/>
    <w:rsid w:val="000F4ACA"/>
    <w:rsid w:val="000F55CD"/>
    <w:rsid w:val="000F692E"/>
    <w:rsid w:val="000F7C82"/>
    <w:rsid w:val="001000C2"/>
    <w:rsid w:val="00102293"/>
    <w:rsid w:val="001039D7"/>
    <w:rsid w:val="001044CD"/>
    <w:rsid w:val="00105A25"/>
    <w:rsid w:val="00111052"/>
    <w:rsid w:val="001139C2"/>
    <w:rsid w:val="00114533"/>
    <w:rsid w:val="00114B5C"/>
    <w:rsid w:val="001167AD"/>
    <w:rsid w:val="00116BC3"/>
    <w:rsid w:val="00122C15"/>
    <w:rsid w:val="00125071"/>
    <w:rsid w:val="00126CFC"/>
    <w:rsid w:val="001312E5"/>
    <w:rsid w:val="001320CC"/>
    <w:rsid w:val="00132869"/>
    <w:rsid w:val="00133985"/>
    <w:rsid w:val="0013574E"/>
    <w:rsid w:val="001357C1"/>
    <w:rsid w:val="00135D76"/>
    <w:rsid w:val="00137A22"/>
    <w:rsid w:val="00140CC8"/>
    <w:rsid w:val="00146374"/>
    <w:rsid w:val="001470E0"/>
    <w:rsid w:val="0015088A"/>
    <w:rsid w:val="001512F6"/>
    <w:rsid w:val="00152F87"/>
    <w:rsid w:val="00155F75"/>
    <w:rsid w:val="001567A4"/>
    <w:rsid w:val="0015714D"/>
    <w:rsid w:val="00157A05"/>
    <w:rsid w:val="00157C41"/>
    <w:rsid w:val="00161A89"/>
    <w:rsid w:val="00162BC0"/>
    <w:rsid w:val="00162FD8"/>
    <w:rsid w:val="00165536"/>
    <w:rsid w:val="00165CA1"/>
    <w:rsid w:val="00167937"/>
    <w:rsid w:val="00167BB0"/>
    <w:rsid w:val="00171CD5"/>
    <w:rsid w:val="00173BCE"/>
    <w:rsid w:val="001742B7"/>
    <w:rsid w:val="00175DFA"/>
    <w:rsid w:val="00176152"/>
    <w:rsid w:val="00176D6C"/>
    <w:rsid w:val="001809B4"/>
    <w:rsid w:val="00183A16"/>
    <w:rsid w:val="00183CED"/>
    <w:rsid w:val="00184F60"/>
    <w:rsid w:val="00185341"/>
    <w:rsid w:val="00187916"/>
    <w:rsid w:val="001924EB"/>
    <w:rsid w:val="0019278E"/>
    <w:rsid w:val="00192A38"/>
    <w:rsid w:val="00192A7E"/>
    <w:rsid w:val="001939E8"/>
    <w:rsid w:val="00193D41"/>
    <w:rsid w:val="001940CF"/>
    <w:rsid w:val="001946C9"/>
    <w:rsid w:val="00195A36"/>
    <w:rsid w:val="001A3F11"/>
    <w:rsid w:val="001A5B45"/>
    <w:rsid w:val="001A68F8"/>
    <w:rsid w:val="001A71FC"/>
    <w:rsid w:val="001B729A"/>
    <w:rsid w:val="001B7A17"/>
    <w:rsid w:val="001C0229"/>
    <w:rsid w:val="001C0801"/>
    <w:rsid w:val="001C0C30"/>
    <w:rsid w:val="001C3F8E"/>
    <w:rsid w:val="001C4536"/>
    <w:rsid w:val="001C4F9C"/>
    <w:rsid w:val="001D1E8D"/>
    <w:rsid w:val="001D5915"/>
    <w:rsid w:val="001D65B4"/>
    <w:rsid w:val="001E2AAF"/>
    <w:rsid w:val="001E395A"/>
    <w:rsid w:val="001E3C5D"/>
    <w:rsid w:val="001E3CBA"/>
    <w:rsid w:val="001E4936"/>
    <w:rsid w:val="001E4C57"/>
    <w:rsid w:val="001E765C"/>
    <w:rsid w:val="001E7F43"/>
    <w:rsid w:val="001F3134"/>
    <w:rsid w:val="001F3202"/>
    <w:rsid w:val="001F3BAD"/>
    <w:rsid w:val="001F56A4"/>
    <w:rsid w:val="001F5DCC"/>
    <w:rsid w:val="00200AC3"/>
    <w:rsid w:val="00201EBF"/>
    <w:rsid w:val="002029BD"/>
    <w:rsid w:val="00203DA2"/>
    <w:rsid w:val="00204876"/>
    <w:rsid w:val="002053B5"/>
    <w:rsid w:val="002058B7"/>
    <w:rsid w:val="00206620"/>
    <w:rsid w:val="00207885"/>
    <w:rsid w:val="00207918"/>
    <w:rsid w:val="00207DD4"/>
    <w:rsid w:val="0021231C"/>
    <w:rsid w:val="00212785"/>
    <w:rsid w:val="00213D7F"/>
    <w:rsid w:val="00214AD7"/>
    <w:rsid w:val="0021599A"/>
    <w:rsid w:val="00223D21"/>
    <w:rsid w:val="002241D3"/>
    <w:rsid w:val="002312A0"/>
    <w:rsid w:val="0023193D"/>
    <w:rsid w:val="0023358B"/>
    <w:rsid w:val="00233AB5"/>
    <w:rsid w:val="0023530E"/>
    <w:rsid w:val="00236528"/>
    <w:rsid w:val="002366B3"/>
    <w:rsid w:val="0023771D"/>
    <w:rsid w:val="0024042A"/>
    <w:rsid w:val="00243673"/>
    <w:rsid w:val="002450ED"/>
    <w:rsid w:val="00245A5F"/>
    <w:rsid w:val="00245C5D"/>
    <w:rsid w:val="00251563"/>
    <w:rsid w:val="002522C1"/>
    <w:rsid w:val="0025477C"/>
    <w:rsid w:val="00254FF8"/>
    <w:rsid w:val="002567CF"/>
    <w:rsid w:val="002610D1"/>
    <w:rsid w:val="002611CA"/>
    <w:rsid w:val="00263198"/>
    <w:rsid w:val="00265982"/>
    <w:rsid w:val="00265A81"/>
    <w:rsid w:val="00266023"/>
    <w:rsid w:val="00270B5C"/>
    <w:rsid w:val="00272F78"/>
    <w:rsid w:val="00274DF7"/>
    <w:rsid w:val="00275F22"/>
    <w:rsid w:val="002763D2"/>
    <w:rsid w:val="002770E0"/>
    <w:rsid w:val="00277578"/>
    <w:rsid w:val="00280428"/>
    <w:rsid w:val="00284080"/>
    <w:rsid w:val="00286840"/>
    <w:rsid w:val="00286965"/>
    <w:rsid w:val="00286BC1"/>
    <w:rsid w:val="00287EAC"/>
    <w:rsid w:val="00290819"/>
    <w:rsid w:val="002913FF"/>
    <w:rsid w:val="0029279D"/>
    <w:rsid w:val="00292EDA"/>
    <w:rsid w:val="0029356C"/>
    <w:rsid w:val="0029455E"/>
    <w:rsid w:val="002946C1"/>
    <w:rsid w:val="00294CD2"/>
    <w:rsid w:val="00295B5B"/>
    <w:rsid w:val="002A0991"/>
    <w:rsid w:val="002A1E0A"/>
    <w:rsid w:val="002A3CC1"/>
    <w:rsid w:val="002A3D05"/>
    <w:rsid w:val="002A42ED"/>
    <w:rsid w:val="002A59C6"/>
    <w:rsid w:val="002B0616"/>
    <w:rsid w:val="002B1571"/>
    <w:rsid w:val="002B333A"/>
    <w:rsid w:val="002B5F3F"/>
    <w:rsid w:val="002B7D4C"/>
    <w:rsid w:val="002C6540"/>
    <w:rsid w:val="002C74AD"/>
    <w:rsid w:val="002C7E0E"/>
    <w:rsid w:val="002D28B0"/>
    <w:rsid w:val="002D4E13"/>
    <w:rsid w:val="002D65A0"/>
    <w:rsid w:val="002D6C89"/>
    <w:rsid w:val="002D77EB"/>
    <w:rsid w:val="002E12C1"/>
    <w:rsid w:val="002E19EB"/>
    <w:rsid w:val="002E2CDC"/>
    <w:rsid w:val="002E5CCE"/>
    <w:rsid w:val="002F198F"/>
    <w:rsid w:val="002F30DE"/>
    <w:rsid w:val="002F31F9"/>
    <w:rsid w:val="002F32DC"/>
    <w:rsid w:val="002F38D7"/>
    <w:rsid w:val="002F409A"/>
    <w:rsid w:val="002F4555"/>
    <w:rsid w:val="002F69BE"/>
    <w:rsid w:val="002F7114"/>
    <w:rsid w:val="002F74F3"/>
    <w:rsid w:val="00300D79"/>
    <w:rsid w:val="003018E2"/>
    <w:rsid w:val="003028DA"/>
    <w:rsid w:val="00302FCC"/>
    <w:rsid w:val="00304FC4"/>
    <w:rsid w:val="003052A8"/>
    <w:rsid w:val="00305862"/>
    <w:rsid w:val="003066DF"/>
    <w:rsid w:val="0030673C"/>
    <w:rsid w:val="00311DCE"/>
    <w:rsid w:val="00312C41"/>
    <w:rsid w:val="00314DBB"/>
    <w:rsid w:val="003157F1"/>
    <w:rsid w:val="00315C5C"/>
    <w:rsid w:val="0031767C"/>
    <w:rsid w:val="00320285"/>
    <w:rsid w:val="003227B2"/>
    <w:rsid w:val="00323401"/>
    <w:rsid w:val="00323B4D"/>
    <w:rsid w:val="003243BA"/>
    <w:rsid w:val="003267EB"/>
    <w:rsid w:val="00326877"/>
    <w:rsid w:val="00332F66"/>
    <w:rsid w:val="0033348E"/>
    <w:rsid w:val="00333EF0"/>
    <w:rsid w:val="0033704E"/>
    <w:rsid w:val="003370B1"/>
    <w:rsid w:val="00340852"/>
    <w:rsid w:val="00340EDE"/>
    <w:rsid w:val="003426E4"/>
    <w:rsid w:val="00345251"/>
    <w:rsid w:val="003461CF"/>
    <w:rsid w:val="003464FE"/>
    <w:rsid w:val="0034662D"/>
    <w:rsid w:val="00351130"/>
    <w:rsid w:val="00352582"/>
    <w:rsid w:val="00352BEB"/>
    <w:rsid w:val="00353C7D"/>
    <w:rsid w:val="003551B5"/>
    <w:rsid w:val="003551E3"/>
    <w:rsid w:val="00355DC1"/>
    <w:rsid w:val="00360DDD"/>
    <w:rsid w:val="00363038"/>
    <w:rsid w:val="00363C27"/>
    <w:rsid w:val="00364457"/>
    <w:rsid w:val="00365C49"/>
    <w:rsid w:val="0036669B"/>
    <w:rsid w:val="003676F6"/>
    <w:rsid w:val="00372B46"/>
    <w:rsid w:val="00373832"/>
    <w:rsid w:val="00374249"/>
    <w:rsid w:val="0037665E"/>
    <w:rsid w:val="00380E75"/>
    <w:rsid w:val="00384C35"/>
    <w:rsid w:val="00385FAC"/>
    <w:rsid w:val="00386D95"/>
    <w:rsid w:val="003910BE"/>
    <w:rsid w:val="003925E3"/>
    <w:rsid w:val="00393841"/>
    <w:rsid w:val="00393CB5"/>
    <w:rsid w:val="00395399"/>
    <w:rsid w:val="00395DC8"/>
    <w:rsid w:val="00395FE3"/>
    <w:rsid w:val="0039767B"/>
    <w:rsid w:val="003A3E43"/>
    <w:rsid w:val="003B2A84"/>
    <w:rsid w:val="003B32A7"/>
    <w:rsid w:val="003B3A7F"/>
    <w:rsid w:val="003B3EFB"/>
    <w:rsid w:val="003B4398"/>
    <w:rsid w:val="003B4A75"/>
    <w:rsid w:val="003B5CC0"/>
    <w:rsid w:val="003B624E"/>
    <w:rsid w:val="003B634D"/>
    <w:rsid w:val="003B73B2"/>
    <w:rsid w:val="003C1912"/>
    <w:rsid w:val="003C6252"/>
    <w:rsid w:val="003D01F0"/>
    <w:rsid w:val="003D3598"/>
    <w:rsid w:val="003D5719"/>
    <w:rsid w:val="003E11E4"/>
    <w:rsid w:val="003E1CA1"/>
    <w:rsid w:val="003E206C"/>
    <w:rsid w:val="003E3A1C"/>
    <w:rsid w:val="003E5CD9"/>
    <w:rsid w:val="003F04C2"/>
    <w:rsid w:val="003F080E"/>
    <w:rsid w:val="003F0CC6"/>
    <w:rsid w:val="003F24AF"/>
    <w:rsid w:val="003F3957"/>
    <w:rsid w:val="003F3C73"/>
    <w:rsid w:val="003F3EC4"/>
    <w:rsid w:val="003F6E37"/>
    <w:rsid w:val="003F6EB9"/>
    <w:rsid w:val="003F7B00"/>
    <w:rsid w:val="00403BE1"/>
    <w:rsid w:val="0040466C"/>
    <w:rsid w:val="004059ED"/>
    <w:rsid w:val="004069D3"/>
    <w:rsid w:val="00407FE5"/>
    <w:rsid w:val="0041022B"/>
    <w:rsid w:val="00411265"/>
    <w:rsid w:val="00412958"/>
    <w:rsid w:val="00412A50"/>
    <w:rsid w:val="00413A6B"/>
    <w:rsid w:val="00413BC5"/>
    <w:rsid w:val="00415391"/>
    <w:rsid w:val="00415ADF"/>
    <w:rsid w:val="00415C6B"/>
    <w:rsid w:val="0041690F"/>
    <w:rsid w:val="0041758F"/>
    <w:rsid w:val="00420906"/>
    <w:rsid w:val="00420E0C"/>
    <w:rsid w:val="00421C6C"/>
    <w:rsid w:val="00423C32"/>
    <w:rsid w:val="00424ACD"/>
    <w:rsid w:val="00424CC4"/>
    <w:rsid w:val="00424E9C"/>
    <w:rsid w:val="00425DF8"/>
    <w:rsid w:val="00426523"/>
    <w:rsid w:val="00426C64"/>
    <w:rsid w:val="00430FE8"/>
    <w:rsid w:val="0043151C"/>
    <w:rsid w:val="00431630"/>
    <w:rsid w:val="0043403A"/>
    <w:rsid w:val="004346A1"/>
    <w:rsid w:val="00435BB1"/>
    <w:rsid w:val="004364DE"/>
    <w:rsid w:val="00436B73"/>
    <w:rsid w:val="00437CC7"/>
    <w:rsid w:val="00437DA2"/>
    <w:rsid w:val="004409DC"/>
    <w:rsid w:val="00440C65"/>
    <w:rsid w:val="004433C7"/>
    <w:rsid w:val="00444FB6"/>
    <w:rsid w:val="00445BF2"/>
    <w:rsid w:val="004467D7"/>
    <w:rsid w:val="004469B5"/>
    <w:rsid w:val="00447313"/>
    <w:rsid w:val="00447716"/>
    <w:rsid w:val="00450342"/>
    <w:rsid w:val="00450714"/>
    <w:rsid w:val="00450808"/>
    <w:rsid w:val="00450A4A"/>
    <w:rsid w:val="00451B03"/>
    <w:rsid w:val="004542EC"/>
    <w:rsid w:val="00454448"/>
    <w:rsid w:val="0045448D"/>
    <w:rsid w:val="00454C8D"/>
    <w:rsid w:val="00460404"/>
    <w:rsid w:val="004606A9"/>
    <w:rsid w:val="00460ACE"/>
    <w:rsid w:val="00460E0B"/>
    <w:rsid w:val="004629D9"/>
    <w:rsid w:val="004631E9"/>
    <w:rsid w:val="004636D7"/>
    <w:rsid w:val="004645D6"/>
    <w:rsid w:val="004675C6"/>
    <w:rsid w:val="00473691"/>
    <w:rsid w:val="00473E4E"/>
    <w:rsid w:val="004757F2"/>
    <w:rsid w:val="00476C0F"/>
    <w:rsid w:val="0048062F"/>
    <w:rsid w:val="00480711"/>
    <w:rsid w:val="00482BD3"/>
    <w:rsid w:val="00485458"/>
    <w:rsid w:val="00486E49"/>
    <w:rsid w:val="004875E7"/>
    <w:rsid w:val="00487D73"/>
    <w:rsid w:val="00491242"/>
    <w:rsid w:val="00491D6B"/>
    <w:rsid w:val="0049418A"/>
    <w:rsid w:val="004947D3"/>
    <w:rsid w:val="004962DC"/>
    <w:rsid w:val="00496A0C"/>
    <w:rsid w:val="00496DE6"/>
    <w:rsid w:val="004A05A3"/>
    <w:rsid w:val="004A30A0"/>
    <w:rsid w:val="004A4510"/>
    <w:rsid w:val="004A45E2"/>
    <w:rsid w:val="004A708A"/>
    <w:rsid w:val="004B0AF9"/>
    <w:rsid w:val="004B11E8"/>
    <w:rsid w:val="004B36BC"/>
    <w:rsid w:val="004B5E64"/>
    <w:rsid w:val="004B6BEB"/>
    <w:rsid w:val="004B75C1"/>
    <w:rsid w:val="004C014F"/>
    <w:rsid w:val="004C1387"/>
    <w:rsid w:val="004C2F3E"/>
    <w:rsid w:val="004C38E3"/>
    <w:rsid w:val="004C43E2"/>
    <w:rsid w:val="004C5C0A"/>
    <w:rsid w:val="004D18FF"/>
    <w:rsid w:val="004D1E57"/>
    <w:rsid w:val="004D3C49"/>
    <w:rsid w:val="004D3F79"/>
    <w:rsid w:val="004D441C"/>
    <w:rsid w:val="004D4663"/>
    <w:rsid w:val="004D46D5"/>
    <w:rsid w:val="004D5C07"/>
    <w:rsid w:val="004D6E20"/>
    <w:rsid w:val="004D727D"/>
    <w:rsid w:val="004D7842"/>
    <w:rsid w:val="004E212F"/>
    <w:rsid w:val="004E23C0"/>
    <w:rsid w:val="004E3401"/>
    <w:rsid w:val="004E3489"/>
    <w:rsid w:val="004E3501"/>
    <w:rsid w:val="004E58A2"/>
    <w:rsid w:val="004E767E"/>
    <w:rsid w:val="004E7932"/>
    <w:rsid w:val="004E7C76"/>
    <w:rsid w:val="004F20B7"/>
    <w:rsid w:val="004F39BE"/>
    <w:rsid w:val="004F442D"/>
    <w:rsid w:val="004F54D8"/>
    <w:rsid w:val="004F62C6"/>
    <w:rsid w:val="004F6DAC"/>
    <w:rsid w:val="004F7EA3"/>
    <w:rsid w:val="005007C5"/>
    <w:rsid w:val="005007E7"/>
    <w:rsid w:val="00507084"/>
    <w:rsid w:val="005077C2"/>
    <w:rsid w:val="00507ED2"/>
    <w:rsid w:val="005102B9"/>
    <w:rsid w:val="005115B4"/>
    <w:rsid w:val="00511DF4"/>
    <w:rsid w:val="00512F23"/>
    <w:rsid w:val="00514540"/>
    <w:rsid w:val="005145E4"/>
    <w:rsid w:val="005153E6"/>
    <w:rsid w:val="0051677B"/>
    <w:rsid w:val="00516DD7"/>
    <w:rsid w:val="00522BDD"/>
    <w:rsid w:val="00522F5B"/>
    <w:rsid w:val="00523F21"/>
    <w:rsid w:val="00524BD7"/>
    <w:rsid w:val="0052547E"/>
    <w:rsid w:val="00525AAF"/>
    <w:rsid w:val="005300F3"/>
    <w:rsid w:val="0053107E"/>
    <w:rsid w:val="00531434"/>
    <w:rsid w:val="00531DD3"/>
    <w:rsid w:val="00534863"/>
    <w:rsid w:val="00535C21"/>
    <w:rsid w:val="0053660E"/>
    <w:rsid w:val="005369F4"/>
    <w:rsid w:val="00537ACD"/>
    <w:rsid w:val="005406EA"/>
    <w:rsid w:val="00541B13"/>
    <w:rsid w:val="005423EC"/>
    <w:rsid w:val="00542B44"/>
    <w:rsid w:val="00543CE8"/>
    <w:rsid w:val="00544CA8"/>
    <w:rsid w:val="00545ACE"/>
    <w:rsid w:val="00547314"/>
    <w:rsid w:val="00552490"/>
    <w:rsid w:val="005534C8"/>
    <w:rsid w:val="00554975"/>
    <w:rsid w:val="005550FA"/>
    <w:rsid w:val="00557797"/>
    <w:rsid w:val="00565C5F"/>
    <w:rsid w:val="00566188"/>
    <w:rsid w:val="00567015"/>
    <w:rsid w:val="00567799"/>
    <w:rsid w:val="005704C3"/>
    <w:rsid w:val="00571F55"/>
    <w:rsid w:val="00572BF2"/>
    <w:rsid w:val="00572D77"/>
    <w:rsid w:val="0057349E"/>
    <w:rsid w:val="0057553C"/>
    <w:rsid w:val="005765B8"/>
    <w:rsid w:val="00576658"/>
    <w:rsid w:val="00576780"/>
    <w:rsid w:val="00576A93"/>
    <w:rsid w:val="00577013"/>
    <w:rsid w:val="0057766B"/>
    <w:rsid w:val="00577830"/>
    <w:rsid w:val="00577B8F"/>
    <w:rsid w:val="005808FC"/>
    <w:rsid w:val="00580B69"/>
    <w:rsid w:val="0058357A"/>
    <w:rsid w:val="005847BF"/>
    <w:rsid w:val="005848E7"/>
    <w:rsid w:val="00584BF8"/>
    <w:rsid w:val="005872CA"/>
    <w:rsid w:val="005901B8"/>
    <w:rsid w:val="0059130B"/>
    <w:rsid w:val="00592927"/>
    <w:rsid w:val="005A1502"/>
    <w:rsid w:val="005A30A2"/>
    <w:rsid w:val="005A4AB9"/>
    <w:rsid w:val="005A4DEB"/>
    <w:rsid w:val="005B129D"/>
    <w:rsid w:val="005B2FD1"/>
    <w:rsid w:val="005B3745"/>
    <w:rsid w:val="005B5A65"/>
    <w:rsid w:val="005B65DB"/>
    <w:rsid w:val="005B6CFC"/>
    <w:rsid w:val="005C1A88"/>
    <w:rsid w:val="005C2DB6"/>
    <w:rsid w:val="005C4792"/>
    <w:rsid w:val="005C6390"/>
    <w:rsid w:val="005C69F5"/>
    <w:rsid w:val="005C7531"/>
    <w:rsid w:val="005C7C80"/>
    <w:rsid w:val="005D0D99"/>
    <w:rsid w:val="005D1B2B"/>
    <w:rsid w:val="005D3214"/>
    <w:rsid w:val="005D34AE"/>
    <w:rsid w:val="005D45BD"/>
    <w:rsid w:val="005D6D0E"/>
    <w:rsid w:val="005D749C"/>
    <w:rsid w:val="005D7DFC"/>
    <w:rsid w:val="005E04E5"/>
    <w:rsid w:val="005E164B"/>
    <w:rsid w:val="005E343B"/>
    <w:rsid w:val="005E3E39"/>
    <w:rsid w:val="005E6B49"/>
    <w:rsid w:val="005E7C06"/>
    <w:rsid w:val="005F0200"/>
    <w:rsid w:val="005F17DB"/>
    <w:rsid w:val="005F1C8B"/>
    <w:rsid w:val="005F23BC"/>
    <w:rsid w:val="005F2B5C"/>
    <w:rsid w:val="005F4A0B"/>
    <w:rsid w:val="005F609E"/>
    <w:rsid w:val="005F6EF5"/>
    <w:rsid w:val="005F7E6B"/>
    <w:rsid w:val="00601278"/>
    <w:rsid w:val="006030C0"/>
    <w:rsid w:val="0060678E"/>
    <w:rsid w:val="00607B32"/>
    <w:rsid w:val="0061095F"/>
    <w:rsid w:val="00613E5E"/>
    <w:rsid w:val="006152DD"/>
    <w:rsid w:val="00615A2D"/>
    <w:rsid w:val="00615DB4"/>
    <w:rsid w:val="00616AA0"/>
    <w:rsid w:val="00616EEB"/>
    <w:rsid w:val="0062160D"/>
    <w:rsid w:val="0062335A"/>
    <w:rsid w:val="006306C0"/>
    <w:rsid w:val="00630F4F"/>
    <w:rsid w:val="00636B3A"/>
    <w:rsid w:val="00641462"/>
    <w:rsid w:val="006423B8"/>
    <w:rsid w:val="00645E3A"/>
    <w:rsid w:val="006473CF"/>
    <w:rsid w:val="00647DDE"/>
    <w:rsid w:val="00650618"/>
    <w:rsid w:val="00650759"/>
    <w:rsid w:val="00650DBE"/>
    <w:rsid w:val="006534E2"/>
    <w:rsid w:val="00653A43"/>
    <w:rsid w:val="0065413C"/>
    <w:rsid w:val="00657583"/>
    <w:rsid w:val="0065777E"/>
    <w:rsid w:val="00660980"/>
    <w:rsid w:val="006609C6"/>
    <w:rsid w:val="0066325F"/>
    <w:rsid w:val="00670919"/>
    <w:rsid w:val="00672506"/>
    <w:rsid w:val="00673C39"/>
    <w:rsid w:val="00674A3D"/>
    <w:rsid w:val="006756A3"/>
    <w:rsid w:val="006759BE"/>
    <w:rsid w:val="006766CE"/>
    <w:rsid w:val="0068143F"/>
    <w:rsid w:val="0068457D"/>
    <w:rsid w:val="0068637D"/>
    <w:rsid w:val="00686910"/>
    <w:rsid w:val="0068757B"/>
    <w:rsid w:val="006879F1"/>
    <w:rsid w:val="00690189"/>
    <w:rsid w:val="0069075A"/>
    <w:rsid w:val="006936DD"/>
    <w:rsid w:val="00693C17"/>
    <w:rsid w:val="0069412C"/>
    <w:rsid w:val="006942B9"/>
    <w:rsid w:val="0069444F"/>
    <w:rsid w:val="0069583D"/>
    <w:rsid w:val="00696825"/>
    <w:rsid w:val="006A0602"/>
    <w:rsid w:val="006A1341"/>
    <w:rsid w:val="006A245D"/>
    <w:rsid w:val="006A312D"/>
    <w:rsid w:val="006A3B2D"/>
    <w:rsid w:val="006A5C8C"/>
    <w:rsid w:val="006A6923"/>
    <w:rsid w:val="006A6EDA"/>
    <w:rsid w:val="006A7338"/>
    <w:rsid w:val="006A79F3"/>
    <w:rsid w:val="006B1452"/>
    <w:rsid w:val="006B2591"/>
    <w:rsid w:val="006B3B8B"/>
    <w:rsid w:val="006B3D5E"/>
    <w:rsid w:val="006B416F"/>
    <w:rsid w:val="006B44FF"/>
    <w:rsid w:val="006B65F0"/>
    <w:rsid w:val="006B7129"/>
    <w:rsid w:val="006B7A57"/>
    <w:rsid w:val="006C1974"/>
    <w:rsid w:val="006C47B9"/>
    <w:rsid w:val="006C5A30"/>
    <w:rsid w:val="006C61CD"/>
    <w:rsid w:val="006C7405"/>
    <w:rsid w:val="006D2545"/>
    <w:rsid w:val="006D5FC4"/>
    <w:rsid w:val="006D6E4F"/>
    <w:rsid w:val="006D7EF7"/>
    <w:rsid w:val="006E0D37"/>
    <w:rsid w:val="006E2097"/>
    <w:rsid w:val="006E2584"/>
    <w:rsid w:val="006E2791"/>
    <w:rsid w:val="006E28FC"/>
    <w:rsid w:val="006E3304"/>
    <w:rsid w:val="006E4F40"/>
    <w:rsid w:val="006E5B20"/>
    <w:rsid w:val="006E69BC"/>
    <w:rsid w:val="006E6C51"/>
    <w:rsid w:val="006E6CE6"/>
    <w:rsid w:val="006E6CEE"/>
    <w:rsid w:val="006E7550"/>
    <w:rsid w:val="006F242A"/>
    <w:rsid w:val="006F2745"/>
    <w:rsid w:val="006F2AB5"/>
    <w:rsid w:val="006F3F88"/>
    <w:rsid w:val="006F5D17"/>
    <w:rsid w:val="00702BF0"/>
    <w:rsid w:val="007036AB"/>
    <w:rsid w:val="0070391A"/>
    <w:rsid w:val="00703B08"/>
    <w:rsid w:val="007107D3"/>
    <w:rsid w:val="0071093D"/>
    <w:rsid w:val="00710E92"/>
    <w:rsid w:val="007114B6"/>
    <w:rsid w:val="007141FF"/>
    <w:rsid w:val="00714C19"/>
    <w:rsid w:val="00716D7F"/>
    <w:rsid w:val="00717E1D"/>
    <w:rsid w:val="00723BE1"/>
    <w:rsid w:val="007240CF"/>
    <w:rsid w:val="007242A0"/>
    <w:rsid w:val="00724904"/>
    <w:rsid w:val="007265AC"/>
    <w:rsid w:val="0073030D"/>
    <w:rsid w:val="00731322"/>
    <w:rsid w:val="007333B3"/>
    <w:rsid w:val="007353DF"/>
    <w:rsid w:val="00735C00"/>
    <w:rsid w:val="00737822"/>
    <w:rsid w:val="00737DAB"/>
    <w:rsid w:val="00737DE6"/>
    <w:rsid w:val="00737E71"/>
    <w:rsid w:val="007435EA"/>
    <w:rsid w:val="007437B1"/>
    <w:rsid w:val="0074598E"/>
    <w:rsid w:val="00750DCA"/>
    <w:rsid w:val="00750DDF"/>
    <w:rsid w:val="007529F4"/>
    <w:rsid w:val="00753106"/>
    <w:rsid w:val="00753C54"/>
    <w:rsid w:val="007551B3"/>
    <w:rsid w:val="0075713C"/>
    <w:rsid w:val="007616AF"/>
    <w:rsid w:val="0076209E"/>
    <w:rsid w:val="00762CA5"/>
    <w:rsid w:val="00762CEF"/>
    <w:rsid w:val="00763601"/>
    <w:rsid w:val="007637AA"/>
    <w:rsid w:val="00763AB4"/>
    <w:rsid w:val="00763CE7"/>
    <w:rsid w:val="007640AD"/>
    <w:rsid w:val="007645A6"/>
    <w:rsid w:val="0076664E"/>
    <w:rsid w:val="00767A8D"/>
    <w:rsid w:val="007701BD"/>
    <w:rsid w:val="00774CCA"/>
    <w:rsid w:val="00776157"/>
    <w:rsid w:val="00780262"/>
    <w:rsid w:val="007867F0"/>
    <w:rsid w:val="00790048"/>
    <w:rsid w:val="007900E3"/>
    <w:rsid w:val="007908A1"/>
    <w:rsid w:val="007912E1"/>
    <w:rsid w:val="007917FB"/>
    <w:rsid w:val="00792856"/>
    <w:rsid w:val="007952B4"/>
    <w:rsid w:val="00795360"/>
    <w:rsid w:val="0079798F"/>
    <w:rsid w:val="007A3979"/>
    <w:rsid w:val="007A3A7A"/>
    <w:rsid w:val="007A4638"/>
    <w:rsid w:val="007A4B40"/>
    <w:rsid w:val="007A5247"/>
    <w:rsid w:val="007A5DAC"/>
    <w:rsid w:val="007A71C1"/>
    <w:rsid w:val="007B1DD9"/>
    <w:rsid w:val="007B2346"/>
    <w:rsid w:val="007B2478"/>
    <w:rsid w:val="007B5CED"/>
    <w:rsid w:val="007B5E60"/>
    <w:rsid w:val="007B7DB0"/>
    <w:rsid w:val="007C2BB8"/>
    <w:rsid w:val="007C373E"/>
    <w:rsid w:val="007C4F51"/>
    <w:rsid w:val="007C571D"/>
    <w:rsid w:val="007C5E0D"/>
    <w:rsid w:val="007C62B2"/>
    <w:rsid w:val="007D0354"/>
    <w:rsid w:val="007D1819"/>
    <w:rsid w:val="007D1C47"/>
    <w:rsid w:val="007D1DB5"/>
    <w:rsid w:val="007D61C0"/>
    <w:rsid w:val="007D62A4"/>
    <w:rsid w:val="007D62D6"/>
    <w:rsid w:val="007E0094"/>
    <w:rsid w:val="007E019B"/>
    <w:rsid w:val="007E1F28"/>
    <w:rsid w:val="007E28AA"/>
    <w:rsid w:val="007E363E"/>
    <w:rsid w:val="007E4793"/>
    <w:rsid w:val="007E4BFE"/>
    <w:rsid w:val="007E500B"/>
    <w:rsid w:val="007E5EA0"/>
    <w:rsid w:val="007E61BE"/>
    <w:rsid w:val="007E6545"/>
    <w:rsid w:val="007F0159"/>
    <w:rsid w:val="007F04A0"/>
    <w:rsid w:val="007F0633"/>
    <w:rsid w:val="007F06FE"/>
    <w:rsid w:val="007F084B"/>
    <w:rsid w:val="007F09FC"/>
    <w:rsid w:val="007F4AF4"/>
    <w:rsid w:val="007F698B"/>
    <w:rsid w:val="007F712E"/>
    <w:rsid w:val="00801ABC"/>
    <w:rsid w:val="008034E0"/>
    <w:rsid w:val="00804590"/>
    <w:rsid w:val="008057EB"/>
    <w:rsid w:val="008064B7"/>
    <w:rsid w:val="0080693E"/>
    <w:rsid w:val="00810E99"/>
    <w:rsid w:val="008110E2"/>
    <w:rsid w:val="0081251D"/>
    <w:rsid w:val="00815D57"/>
    <w:rsid w:val="008160CA"/>
    <w:rsid w:val="0081759B"/>
    <w:rsid w:val="00817925"/>
    <w:rsid w:val="0082093E"/>
    <w:rsid w:val="008245F7"/>
    <w:rsid w:val="00824A3C"/>
    <w:rsid w:val="00826F9D"/>
    <w:rsid w:val="008272DE"/>
    <w:rsid w:val="00830055"/>
    <w:rsid w:val="00830FD9"/>
    <w:rsid w:val="008316A9"/>
    <w:rsid w:val="008337D0"/>
    <w:rsid w:val="0083635B"/>
    <w:rsid w:val="00836529"/>
    <w:rsid w:val="00842B21"/>
    <w:rsid w:val="0084599E"/>
    <w:rsid w:val="00847EAD"/>
    <w:rsid w:val="00850EC5"/>
    <w:rsid w:val="0085169C"/>
    <w:rsid w:val="00851C88"/>
    <w:rsid w:val="00853D7B"/>
    <w:rsid w:val="00855553"/>
    <w:rsid w:val="008555FD"/>
    <w:rsid w:val="00856E31"/>
    <w:rsid w:val="00857530"/>
    <w:rsid w:val="00863F82"/>
    <w:rsid w:val="00863FB2"/>
    <w:rsid w:val="008646D9"/>
    <w:rsid w:val="0086498C"/>
    <w:rsid w:val="0086504A"/>
    <w:rsid w:val="0086673B"/>
    <w:rsid w:val="0087069C"/>
    <w:rsid w:val="00872B7F"/>
    <w:rsid w:val="00872E79"/>
    <w:rsid w:val="00875F57"/>
    <w:rsid w:val="00876026"/>
    <w:rsid w:val="008762EF"/>
    <w:rsid w:val="00876F56"/>
    <w:rsid w:val="00880163"/>
    <w:rsid w:val="00881B3D"/>
    <w:rsid w:val="0088306D"/>
    <w:rsid w:val="008834F0"/>
    <w:rsid w:val="008839DB"/>
    <w:rsid w:val="008855DC"/>
    <w:rsid w:val="0089059C"/>
    <w:rsid w:val="00892C33"/>
    <w:rsid w:val="00893ED6"/>
    <w:rsid w:val="00894534"/>
    <w:rsid w:val="008947B0"/>
    <w:rsid w:val="00895865"/>
    <w:rsid w:val="00896079"/>
    <w:rsid w:val="00896782"/>
    <w:rsid w:val="00896802"/>
    <w:rsid w:val="008978D7"/>
    <w:rsid w:val="008A0299"/>
    <w:rsid w:val="008A1364"/>
    <w:rsid w:val="008A1EE3"/>
    <w:rsid w:val="008A4761"/>
    <w:rsid w:val="008A6108"/>
    <w:rsid w:val="008A6E21"/>
    <w:rsid w:val="008A7DB0"/>
    <w:rsid w:val="008A7E39"/>
    <w:rsid w:val="008B140B"/>
    <w:rsid w:val="008B259D"/>
    <w:rsid w:val="008B5ABF"/>
    <w:rsid w:val="008B6642"/>
    <w:rsid w:val="008B6677"/>
    <w:rsid w:val="008B7588"/>
    <w:rsid w:val="008B7F2C"/>
    <w:rsid w:val="008C0548"/>
    <w:rsid w:val="008C3CD0"/>
    <w:rsid w:val="008C5342"/>
    <w:rsid w:val="008C67BC"/>
    <w:rsid w:val="008C79EC"/>
    <w:rsid w:val="008D11E1"/>
    <w:rsid w:val="008D15B4"/>
    <w:rsid w:val="008D297A"/>
    <w:rsid w:val="008D3D47"/>
    <w:rsid w:val="008D4AF2"/>
    <w:rsid w:val="008D4DC1"/>
    <w:rsid w:val="008E3377"/>
    <w:rsid w:val="008E3E4E"/>
    <w:rsid w:val="008E6309"/>
    <w:rsid w:val="008E7D71"/>
    <w:rsid w:val="008F103B"/>
    <w:rsid w:val="008F1C08"/>
    <w:rsid w:val="008F260D"/>
    <w:rsid w:val="008F286E"/>
    <w:rsid w:val="008F3177"/>
    <w:rsid w:val="008F3B0E"/>
    <w:rsid w:val="008F4430"/>
    <w:rsid w:val="008F45D2"/>
    <w:rsid w:val="008F4831"/>
    <w:rsid w:val="008F6D85"/>
    <w:rsid w:val="008F7904"/>
    <w:rsid w:val="009020DD"/>
    <w:rsid w:val="0090264F"/>
    <w:rsid w:val="00902FDF"/>
    <w:rsid w:val="00903314"/>
    <w:rsid w:val="00904CBE"/>
    <w:rsid w:val="00904D54"/>
    <w:rsid w:val="00906221"/>
    <w:rsid w:val="00910313"/>
    <w:rsid w:val="00912B94"/>
    <w:rsid w:val="00912C84"/>
    <w:rsid w:val="00912E7A"/>
    <w:rsid w:val="0091422B"/>
    <w:rsid w:val="0091427C"/>
    <w:rsid w:val="0091576B"/>
    <w:rsid w:val="00916C25"/>
    <w:rsid w:val="009179E7"/>
    <w:rsid w:val="00921DD6"/>
    <w:rsid w:val="009225B1"/>
    <w:rsid w:val="00922C9F"/>
    <w:rsid w:val="00922FEB"/>
    <w:rsid w:val="009232E8"/>
    <w:rsid w:val="00923BB7"/>
    <w:rsid w:val="00924148"/>
    <w:rsid w:val="00924BE7"/>
    <w:rsid w:val="00925CBA"/>
    <w:rsid w:val="009264F1"/>
    <w:rsid w:val="00926BBA"/>
    <w:rsid w:val="00931B14"/>
    <w:rsid w:val="00933199"/>
    <w:rsid w:val="00933C43"/>
    <w:rsid w:val="00934F28"/>
    <w:rsid w:val="00936507"/>
    <w:rsid w:val="0093713F"/>
    <w:rsid w:val="009409E1"/>
    <w:rsid w:val="00940A0F"/>
    <w:rsid w:val="00940A75"/>
    <w:rsid w:val="0094292C"/>
    <w:rsid w:val="009448C0"/>
    <w:rsid w:val="009448E7"/>
    <w:rsid w:val="00944C2C"/>
    <w:rsid w:val="0094560C"/>
    <w:rsid w:val="00947028"/>
    <w:rsid w:val="0094748F"/>
    <w:rsid w:val="00950936"/>
    <w:rsid w:val="00950C91"/>
    <w:rsid w:val="009511FC"/>
    <w:rsid w:val="009524D6"/>
    <w:rsid w:val="00954464"/>
    <w:rsid w:val="00955534"/>
    <w:rsid w:val="00955840"/>
    <w:rsid w:val="009564F0"/>
    <w:rsid w:val="00960699"/>
    <w:rsid w:val="00963605"/>
    <w:rsid w:val="009646C8"/>
    <w:rsid w:val="00964D0D"/>
    <w:rsid w:val="009652A7"/>
    <w:rsid w:val="009652D9"/>
    <w:rsid w:val="009714FE"/>
    <w:rsid w:val="00975DBC"/>
    <w:rsid w:val="00977EEE"/>
    <w:rsid w:val="00980EFD"/>
    <w:rsid w:val="00984CE5"/>
    <w:rsid w:val="00990219"/>
    <w:rsid w:val="00991722"/>
    <w:rsid w:val="00996CD4"/>
    <w:rsid w:val="009A093A"/>
    <w:rsid w:val="009A296A"/>
    <w:rsid w:val="009A4673"/>
    <w:rsid w:val="009A56AB"/>
    <w:rsid w:val="009A763D"/>
    <w:rsid w:val="009B0226"/>
    <w:rsid w:val="009B06BD"/>
    <w:rsid w:val="009B0D59"/>
    <w:rsid w:val="009B32CA"/>
    <w:rsid w:val="009B3B63"/>
    <w:rsid w:val="009B5C68"/>
    <w:rsid w:val="009B6DAF"/>
    <w:rsid w:val="009C04C8"/>
    <w:rsid w:val="009C1130"/>
    <w:rsid w:val="009C26BA"/>
    <w:rsid w:val="009C6C98"/>
    <w:rsid w:val="009C7114"/>
    <w:rsid w:val="009C74A0"/>
    <w:rsid w:val="009D06F3"/>
    <w:rsid w:val="009D1C18"/>
    <w:rsid w:val="009D2170"/>
    <w:rsid w:val="009D40C0"/>
    <w:rsid w:val="009D466E"/>
    <w:rsid w:val="009E0E52"/>
    <w:rsid w:val="009E0FF8"/>
    <w:rsid w:val="009E2E7B"/>
    <w:rsid w:val="009E40A5"/>
    <w:rsid w:val="009E7895"/>
    <w:rsid w:val="009F046A"/>
    <w:rsid w:val="009F105A"/>
    <w:rsid w:val="009F1721"/>
    <w:rsid w:val="009F2004"/>
    <w:rsid w:val="009F577C"/>
    <w:rsid w:val="00A002EF"/>
    <w:rsid w:val="00A0166B"/>
    <w:rsid w:val="00A02386"/>
    <w:rsid w:val="00A0293D"/>
    <w:rsid w:val="00A02ABF"/>
    <w:rsid w:val="00A0529A"/>
    <w:rsid w:val="00A05B7C"/>
    <w:rsid w:val="00A07223"/>
    <w:rsid w:val="00A10A93"/>
    <w:rsid w:val="00A10F15"/>
    <w:rsid w:val="00A119AA"/>
    <w:rsid w:val="00A2475B"/>
    <w:rsid w:val="00A26192"/>
    <w:rsid w:val="00A31A13"/>
    <w:rsid w:val="00A37678"/>
    <w:rsid w:val="00A44CE9"/>
    <w:rsid w:val="00A47BDC"/>
    <w:rsid w:val="00A516DD"/>
    <w:rsid w:val="00A52E58"/>
    <w:rsid w:val="00A54481"/>
    <w:rsid w:val="00A54C4B"/>
    <w:rsid w:val="00A552E6"/>
    <w:rsid w:val="00A5536F"/>
    <w:rsid w:val="00A5647A"/>
    <w:rsid w:val="00A576CD"/>
    <w:rsid w:val="00A6005D"/>
    <w:rsid w:val="00A647C1"/>
    <w:rsid w:val="00A71A71"/>
    <w:rsid w:val="00A71F6D"/>
    <w:rsid w:val="00A72B36"/>
    <w:rsid w:val="00A74075"/>
    <w:rsid w:val="00A75133"/>
    <w:rsid w:val="00A76687"/>
    <w:rsid w:val="00A76802"/>
    <w:rsid w:val="00A77090"/>
    <w:rsid w:val="00A8192A"/>
    <w:rsid w:val="00A81F97"/>
    <w:rsid w:val="00A82140"/>
    <w:rsid w:val="00A834B3"/>
    <w:rsid w:val="00A84621"/>
    <w:rsid w:val="00A92B97"/>
    <w:rsid w:val="00A935C0"/>
    <w:rsid w:val="00A94690"/>
    <w:rsid w:val="00A949EF"/>
    <w:rsid w:val="00A955FF"/>
    <w:rsid w:val="00A965E3"/>
    <w:rsid w:val="00A972AB"/>
    <w:rsid w:val="00AA037C"/>
    <w:rsid w:val="00AA0440"/>
    <w:rsid w:val="00AA0E40"/>
    <w:rsid w:val="00AA2195"/>
    <w:rsid w:val="00AA5DFA"/>
    <w:rsid w:val="00AB042B"/>
    <w:rsid w:val="00AB1ABA"/>
    <w:rsid w:val="00AB3EE6"/>
    <w:rsid w:val="00AB4506"/>
    <w:rsid w:val="00AB55BD"/>
    <w:rsid w:val="00AB5933"/>
    <w:rsid w:val="00AB70B2"/>
    <w:rsid w:val="00AB7B61"/>
    <w:rsid w:val="00AC0030"/>
    <w:rsid w:val="00AC0C19"/>
    <w:rsid w:val="00AC123F"/>
    <w:rsid w:val="00AC2B8D"/>
    <w:rsid w:val="00AC2C1E"/>
    <w:rsid w:val="00AC46B1"/>
    <w:rsid w:val="00AC493F"/>
    <w:rsid w:val="00AC4F9D"/>
    <w:rsid w:val="00AC53D7"/>
    <w:rsid w:val="00AC63B2"/>
    <w:rsid w:val="00AC6D52"/>
    <w:rsid w:val="00AD2C6E"/>
    <w:rsid w:val="00AD2E39"/>
    <w:rsid w:val="00AD36CA"/>
    <w:rsid w:val="00AD3A89"/>
    <w:rsid w:val="00AD46AA"/>
    <w:rsid w:val="00AD5FC8"/>
    <w:rsid w:val="00AD6E7C"/>
    <w:rsid w:val="00AD6F44"/>
    <w:rsid w:val="00AE0C3A"/>
    <w:rsid w:val="00AE4296"/>
    <w:rsid w:val="00AE465F"/>
    <w:rsid w:val="00AE55F3"/>
    <w:rsid w:val="00AF0297"/>
    <w:rsid w:val="00AF1E6E"/>
    <w:rsid w:val="00AF2E33"/>
    <w:rsid w:val="00AF4424"/>
    <w:rsid w:val="00AF5176"/>
    <w:rsid w:val="00AF5DB2"/>
    <w:rsid w:val="00AF7BD9"/>
    <w:rsid w:val="00B00E78"/>
    <w:rsid w:val="00B01243"/>
    <w:rsid w:val="00B02C27"/>
    <w:rsid w:val="00B03ACB"/>
    <w:rsid w:val="00B04A14"/>
    <w:rsid w:val="00B07089"/>
    <w:rsid w:val="00B078D4"/>
    <w:rsid w:val="00B079C1"/>
    <w:rsid w:val="00B10FDA"/>
    <w:rsid w:val="00B11667"/>
    <w:rsid w:val="00B11813"/>
    <w:rsid w:val="00B118ED"/>
    <w:rsid w:val="00B11CFE"/>
    <w:rsid w:val="00B126BA"/>
    <w:rsid w:val="00B12A1F"/>
    <w:rsid w:val="00B12F81"/>
    <w:rsid w:val="00B130B0"/>
    <w:rsid w:val="00B14A88"/>
    <w:rsid w:val="00B15918"/>
    <w:rsid w:val="00B169E7"/>
    <w:rsid w:val="00B20638"/>
    <w:rsid w:val="00B20CDF"/>
    <w:rsid w:val="00B214AE"/>
    <w:rsid w:val="00B22324"/>
    <w:rsid w:val="00B275D0"/>
    <w:rsid w:val="00B30994"/>
    <w:rsid w:val="00B309D2"/>
    <w:rsid w:val="00B30DED"/>
    <w:rsid w:val="00B4234A"/>
    <w:rsid w:val="00B439A5"/>
    <w:rsid w:val="00B43D5E"/>
    <w:rsid w:val="00B446B5"/>
    <w:rsid w:val="00B46E13"/>
    <w:rsid w:val="00B47AC1"/>
    <w:rsid w:val="00B525EB"/>
    <w:rsid w:val="00B529DD"/>
    <w:rsid w:val="00B547C1"/>
    <w:rsid w:val="00B56468"/>
    <w:rsid w:val="00B56BCE"/>
    <w:rsid w:val="00B57AFC"/>
    <w:rsid w:val="00B57EF7"/>
    <w:rsid w:val="00B601F2"/>
    <w:rsid w:val="00B607BF"/>
    <w:rsid w:val="00B629AE"/>
    <w:rsid w:val="00B62A57"/>
    <w:rsid w:val="00B66BE5"/>
    <w:rsid w:val="00B67637"/>
    <w:rsid w:val="00B70A01"/>
    <w:rsid w:val="00B71B17"/>
    <w:rsid w:val="00B71FFE"/>
    <w:rsid w:val="00B72B76"/>
    <w:rsid w:val="00B7349D"/>
    <w:rsid w:val="00B7465D"/>
    <w:rsid w:val="00B778AD"/>
    <w:rsid w:val="00B77D24"/>
    <w:rsid w:val="00B8251A"/>
    <w:rsid w:val="00B83652"/>
    <w:rsid w:val="00B83897"/>
    <w:rsid w:val="00B84380"/>
    <w:rsid w:val="00B87463"/>
    <w:rsid w:val="00B92657"/>
    <w:rsid w:val="00B9269F"/>
    <w:rsid w:val="00B957A9"/>
    <w:rsid w:val="00B96024"/>
    <w:rsid w:val="00BA27D3"/>
    <w:rsid w:val="00BA2FC4"/>
    <w:rsid w:val="00BA4C25"/>
    <w:rsid w:val="00BA6142"/>
    <w:rsid w:val="00BB0BC5"/>
    <w:rsid w:val="00BB1C3B"/>
    <w:rsid w:val="00BB2A6D"/>
    <w:rsid w:val="00BB3A35"/>
    <w:rsid w:val="00BB4642"/>
    <w:rsid w:val="00BB4837"/>
    <w:rsid w:val="00BB6406"/>
    <w:rsid w:val="00BC28C3"/>
    <w:rsid w:val="00BC2BAE"/>
    <w:rsid w:val="00BC34BC"/>
    <w:rsid w:val="00BC539A"/>
    <w:rsid w:val="00BC573A"/>
    <w:rsid w:val="00BC5FFF"/>
    <w:rsid w:val="00BC7D58"/>
    <w:rsid w:val="00BC7EE6"/>
    <w:rsid w:val="00BD2131"/>
    <w:rsid w:val="00BD3A3C"/>
    <w:rsid w:val="00BD7096"/>
    <w:rsid w:val="00BD7B15"/>
    <w:rsid w:val="00BE4585"/>
    <w:rsid w:val="00BE4984"/>
    <w:rsid w:val="00BE5EE5"/>
    <w:rsid w:val="00BE6F63"/>
    <w:rsid w:val="00BF0374"/>
    <w:rsid w:val="00BF16F0"/>
    <w:rsid w:val="00BF28BE"/>
    <w:rsid w:val="00BF2906"/>
    <w:rsid w:val="00BF3C3E"/>
    <w:rsid w:val="00BF3DDC"/>
    <w:rsid w:val="00BF3EA1"/>
    <w:rsid w:val="00BF6CAF"/>
    <w:rsid w:val="00C001B5"/>
    <w:rsid w:val="00C00FC1"/>
    <w:rsid w:val="00C0331C"/>
    <w:rsid w:val="00C14858"/>
    <w:rsid w:val="00C162EE"/>
    <w:rsid w:val="00C1711E"/>
    <w:rsid w:val="00C17904"/>
    <w:rsid w:val="00C21973"/>
    <w:rsid w:val="00C23654"/>
    <w:rsid w:val="00C23A76"/>
    <w:rsid w:val="00C26C97"/>
    <w:rsid w:val="00C2713B"/>
    <w:rsid w:val="00C33A51"/>
    <w:rsid w:val="00C349C6"/>
    <w:rsid w:val="00C36325"/>
    <w:rsid w:val="00C41A36"/>
    <w:rsid w:val="00C447DE"/>
    <w:rsid w:val="00C44B52"/>
    <w:rsid w:val="00C4566E"/>
    <w:rsid w:val="00C478A4"/>
    <w:rsid w:val="00C50706"/>
    <w:rsid w:val="00C52194"/>
    <w:rsid w:val="00C54AFB"/>
    <w:rsid w:val="00C55BF6"/>
    <w:rsid w:val="00C55F20"/>
    <w:rsid w:val="00C60184"/>
    <w:rsid w:val="00C60BD8"/>
    <w:rsid w:val="00C61238"/>
    <w:rsid w:val="00C639F9"/>
    <w:rsid w:val="00C64EB1"/>
    <w:rsid w:val="00C65194"/>
    <w:rsid w:val="00C74D38"/>
    <w:rsid w:val="00C750CA"/>
    <w:rsid w:val="00C76FC0"/>
    <w:rsid w:val="00C81E53"/>
    <w:rsid w:val="00C83456"/>
    <w:rsid w:val="00C8408C"/>
    <w:rsid w:val="00C846E8"/>
    <w:rsid w:val="00C852F7"/>
    <w:rsid w:val="00C918A5"/>
    <w:rsid w:val="00C96B42"/>
    <w:rsid w:val="00C97126"/>
    <w:rsid w:val="00C977D0"/>
    <w:rsid w:val="00CA34EE"/>
    <w:rsid w:val="00CA38C4"/>
    <w:rsid w:val="00CA3C3B"/>
    <w:rsid w:val="00CA57B0"/>
    <w:rsid w:val="00CA6381"/>
    <w:rsid w:val="00CA6882"/>
    <w:rsid w:val="00CB35BD"/>
    <w:rsid w:val="00CB3857"/>
    <w:rsid w:val="00CB39D4"/>
    <w:rsid w:val="00CB7A4B"/>
    <w:rsid w:val="00CB7E2F"/>
    <w:rsid w:val="00CC0F53"/>
    <w:rsid w:val="00CC30B3"/>
    <w:rsid w:val="00CC4B33"/>
    <w:rsid w:val="00CC74AC"/>
    <w:rsid w:val="00CC78E0"/>
    <w:rsid w:val="00CD0998"/>
    <w:rsid w:val="00CD0FF9"/>
    <w:rsid w:val="00CD37E0"/>
    <w:rsid w:val="00CD536B"/>
    <w:rsid w:val="00CD6A40"/>
    <w:rsid w:val="00CE0E4F"/>
    <w:rsid w:val="00CE1A7F"/>
    <w:rsid w:val="00CE3AAC"/>
    <w:rsid w:val="00CE3FF2"/>
    <w:rsid w:val="00CE5BEE"/>
    <w:rsid w:val="00CE657E"/>
    <w:rsid w:val="00CF1BA9"/>
    <w:rsid w:val="00CF33A0"/>
    <w:rsid w:val="00CF42C9"/>
    <w:rsid w:val="00CF441F"/>
    <w:rsid w:val="00CF4C7D"/>
    <w:rsid w:val="00CF6524"/>
    <w:rsid w:val="00D01403"/>
    <w:rsid w:val="00D0176E"/>
    <w:rsid w:val="00D02479"/>
    <w:rsid w:val="00D02C5C"/>
    <w:rsid w:val="00D02CB4"/>
    <w:rsid w:val="00D03DAC"/>
    <w:rsid w:val="00D047B3"/>
    <w:rsid w:val="00D04E99"/>
    <w:rsid w:val="00D04FBF"/>
    <w:rsid w:val="00D06157"/>
    <w:rsid w:val="00D07E3B"/>
    <w:rsid w:val="00D14163"/>
    <w:rsid w:val="00D15E25"/>
    <w:rsid w:val="00D1629B"/>
    <w:rsid w:val="00D1667E"/>
    <w:rsid w:val="00D171B9"/>
    <w:rsid w:val="00D24553"/>
    <w:rsid w:val="00D24E3E"/>
    <w:rsid w:val="00D307D8"/>
    <w:rsid w:val="00D30AB6"/>
    <w:rsid w:val="00D30DDB"/>
    <w:rsid w:val="00D312D8"/>
    <w:rsid w:val="00D315A3"/>
    <w:rsid w:val="00D33787"/>
    <w:rsid w:val="00D3628C"/>
    <w:rsid w:val="00D41699"/>
    <w:rsid w:val="00D422BE"/>
    <w:rsid w:val="00D42B9C"/>
    <w:rsid w:val="00D432FA"/>
    <w:rsid w:val="00D43630"/>
    <w:rsid w:val="00D43AAF"/>
    <w:rsid w:val="00D44B19"/>
    <w:rsid w:val="00D46143"/>
    <w:rsid w:val="00D47128"/>
    <w:rsid w:val="00D472F0"/>
    <w:rsid w:val="00D4733E"/>
    <w:rsid w:val="00D5366E"/>
    <w:rsid w:val="00D5397E"/>
    <w:rsid w:val="00D54642"/>
    <w:rsid w:val="00D560B6"/>
    <w:rsid w:val="00D57AE1"/>
    <w:rsid w:val="00D57C2C"/>
    <w:rsid w:val="00D60279"/>
    <w:rsid w:val="00D61017"/>
    <w:rsid w:val="00D62573"/>
    <w:rsid w:val="00D65D43"/>
    <w:rsid w:val="00D6637E"/>
    <w:rsid w:val="00D66FA4"/>
    <w:rsid w:val="00D6797E"/>
    <w:rsid w:val="00D73BDC"/>
    <w:rsid w:val="00D76497"/>
    <w:rsid w:val="00D76E3D"/>
    <w:rsid w:val="00D770E3"/>
    <w:rsid w:val="00D7762C"/>
    <w:rsid w:val="00D8052D"/>
    <w:rsid w:val="00D83263"/>
    <w:rsid w:val="00D833A0"/>
    <w:rsid w:val="00D83587"/>
    <w:rsid w:val="00D837CA"/>
    <w:rsid w:val="00D84FFA"/>
    <w:rsid w:val="00D859B6"/>
    <w:rsid w:val="00D8603A"/>
    <w:rsid w:val="00D9098F"/>
    <w:rsid w:val="00D91420"/>
    <w:rsid w:val="00D914BF"/>
    <w:rsid w:val="00D93735"/>
    <w:rsid w:val="00D976DA"/>
    <w:rsid w:val="00DA05E0"/>
    <w:rsid w:val="00DA161B"/>
    <w:rsid w:val="00DA2317"/>
    <w:rsid w:val="00DA2C8A"/>
    <w:rsid w:val="00DA4025"/>
    <w:rsid w:val="00DA4BCD"/>
    <w:rsid w:val="00DA7337"/>
    <w:rsid w:val="00DB2FFA"/>
    <w:rsid w:val="00DB3A71"/>
    <w:rsid w:val="00DB5343"/>
    <w:rsid w:val="00DB5B19"/>
    <w:rsid w:val="00DB5C01"/>
    <w:rsid w:val="00DC137D"/>
    <w:rsid w:val="00DC280C"/>
    <w:rsid w:val="00DC3B8F"/>
    <w:rsid w:val="00DC675C"/>
    <w:rsid w:val="00DC6E28"/>
    <w:rsid w:val="00DC6F10"/>
    <w:rsid w:val="00DD22DA"/>
    <w:rsid w:val="00DD480F"/>
    <w:rsid w:val="00DD4BC6"/>
    <w:rsid w:val="00DD5A12"/>
    <w:rsid w:val="00DD71B7"/>
    <w:rsid w:val="00DD787A"/>
    <w:rsid w:val="00DD7BE5"/>
    <w:rsid w:val="00DE2587"/>
    <w:rsid w:val="00DE40E8"/>
    <w:rsid w:val="00DE425D"/>
    <w:rsid w:val="00DE58AC"/>
    <w:rsid w:val="00DE7222"/>
    <w:rsid w:val="00DE72AF"/>
    <w:rsid w:val="00DE7E61"/>
    <w:rsid w:val="00DF25D2"/>
    <w:rsid w:val="00DF38F4"/>
    <w:rsid w:val="00DF4096"/>
    <w:rsid w:val="00DF45C5"/>
    <w:rsid w:val="00DF64C1"/>
    <w:rsid w:val="00DF791F"/>
    <w:rsid w:val="00DF7BEB"/>
    <w:rsid w:val="00E00CFF"/>
    <w:rsid w:val="00E00E0E"/>
    <w:rsid w:val="00E0178E"/>
    <w:rsid w:val="00E0199F"/>
    <w:rsid w:val="00E019FA"/>
    <w:rsid w:val="00E01F2B"/>
    <w:rsid w:val="00E03923"/>
    <w:rsid w:val="00E03D80"/>
    <w:rsid w:val="00E03F01"/>
    <w:rsid w:val="00E046EF"/>
    <w:rsid w:val="00E0496D"/>
    <w:rsid w:val="00E0541D"/>
    <w:rsid w:val="00E059B2"/>
    <w:rsid w:val="00E06FAC"/>
    <w:rsid w:val="00E070A7"/>
    <w:rsid w:val="00E0716F"/>
    <w:rsid w:val="00E10F4B"/>
    <w:rsid w:val="00E130F3"/>
    <w:rsid w:val="00E147FC"/>
    <w:rsid w:val="00E14800"/>
    <w:rsid w:val="00E15108"/>
    <w:rsid w:val="00E159F8"/>
    <w:rsid w:val="00E163B5"/>
    <w:rsid w:val="00E17131"/>
    <w:rsid w:val="00E202D9"/>
    <w:rsid w:val="00E215B8"/>
    <w:rsid w:val="00E21F2C"/>
    <w:rsid w:val="00E25FC4"/>
    <w:rsid w:val="00E3039B"/>
    <w:rsid w:val="00E307A3"/>
    <w:rsid w:val="00E30A6D"/>
    <w:rsid w:val="00E31E04"/>
    <w:rsid w:val="00E31FA6"/>
    <w:rsid w:val="00E33AAF"/>
    <w:rsid w:val="00E34859"/>
    <w:rsid w:val="00E34EF0"/>
    <w:rsid w:val="00E367E1"/>
    <w:rsid w:val="00E36BC2"/>
    <w:rsid w:val="00E37383"/>
    <w:rsid w:val="00E401FE"/>
    <w:rsid w:val="00E419D9"/>
    <w:rsid w:val="00E41EC8"/>
    <w:rsid w:val="00E438F9"/>
    <w:rsid w:val="00E448BF"/>
    <w:rsid w:val="00E46F9E"/>
    <w:rsid w:val="00E47260"/>
    <w:rsid w:val="00E475F6"/>
    <w:rsid w:val="00E516E5"/>
    <w:rsid w:val="00E528A1"/>
    <w:rsid w:val="00E53735"/>
    <w:rsid w:val="00E54BBB"/>
    <w:rsid w:val="00E55BB6"/>
    <w:rsid w:val="00E560AD"/>
    <w:rsid w:val="00E5675E"/>
    <w:rsid w:val="00E56B70"/>
    <w:rsid w:val="00E57E00"/>
    <w:rsid w:val="00E60FDC"/>
    <w:rsid w:val="00E61400"/>
    <w:rsid w:val="00E61C53"/>
    <w:rsid w:val="00E6232E"/>
    <w:rsid w:val="00E67CE3"/>
    <w:rsid w:val="00E7182B"/>
    <w:rsid w:val="00E74451"/>
    <w:rsid w:val="00E76060"/>
    <w:rsid w:val="00E76E4A"/>
    <w:rsid w:val="00E77B98"/>
    <w:rsid w:val="00E77D08"/>
    <w:rsid w:val="00E81717"/>
    <w:rsid w:val="00E81F70"/>
    <w:rsid w:val="00E836CF"/>
    <w:rsid w:val="00E83CCE"/>
    <w:rsid w:val="00E851B0"/>
    <w:rsid w:val="00E87C38"/>
    <w:rsid w:val="00E919B1"/>
    <w:rsid w:val="00E91AD7"/>
    <w:rsid w:val="00E93A53"/>
    <w:rsid w:val="00E94F59"/>
    <w:rsid w:val="00E94F62"/>
    <w:rsid w:val="00E950FC"/>
    <w:rsid w:val="00E96252"/>
    <w:rsid w:val="00EA04D5"/>
    <w:rsid w:val="00EA071D"/>
    <w:rsid w:val="00EA5E71"/>
    <w:rsid w:val="00EB06D7"/>
    <w:rsid w:val="00EB0DC2"/>
    <w:rsid w:val="00EB2ACB"/>
    <w:rsid w:val="00EB4CEB"/>
    <w:rsid w:val="00EB52BC"/>
    <w:rsid w:val="00EB5FA2"/>
    <w:rsid w:val="00EB722A"/>
    <w:rsid w:val="00EB7C6B"/>
    <w:rsid w:val="00EC1A41"/>
    <w:rsid w:val="00EC7568"/>
    <w:rsid w:val="00ED0326"/>
    <w:rsid w:val="00ED1415"/>
    <w:rsid w:val="00ED48F5"/>
    <w:rsid w:val="00ED6478"/>
    <w:rsid w:val="00EE3E50"/>
    <w:rsid w:val="00EE4183"/>
    <w:rsid w:val="00EE4718"/>
    <w:rsid w:val="00EE5844"/>
    <w:rsid w:val="00EE67AE"/>
    <w:rsid w:val="00EE6C66"/>
    <w:rsid w:val="00EF0FBB"/>
    <w:rsid w:val="00EF3D24"/>
    <w:rsid w:val="00EF672F"/>
    <w:rsid w:val="00EF74C7"/>
    <w:rsid w:val="00F01C42"/>
    <w:rsid w:val="00F03C58"/>
    <w:rsid w:val="00F043E1"/>
    <w:rsid w:val="00F10DD4"/>
    <w:rsid w:val="00F13A4E"/>
    <w:rsid w:val="00F13F37"/>
    <w:rsid w:val="00F14713"/>
    <w:rsid w:val="00F14CA3"/>
    <w:rsid w:val="00F14EBF"/>
    <w:rsid w:val="00F151EC"/>
    <w:rsid w:val="00F16409"/>
    <w:rsid w:val="00F16851"/>
    <w:rsid w:val="00F21515"/>
    <w:rsid w:val="00F22013"/>
    <w:rsid w:val="00F220F6"/>
    <w:rsid w:val="00F22586"/>
    <w:rsid w:val="00F228E3"/>
    <w:rsid w:val="00F22996"/>
    <w:rsid w:val="00F23278"/>
    <w:rsid w:val="00F235EB"/>
    <w:rsid w:val="00F23A0A"/>
    <w:rsid w:val="00F23E0E"/>
    <w:rsid w:val="00F245CA"/>
    <w:rsid w:val="00F27321"/>
    <w:rsid w:val="00F27376"/>
    <w:rsid w:val="00F2745B"/>
    <w:rsid w:val="00F274C7"/>
    <w:rsid w:val="00F3094C"/>
    <w:rsid w:val="00F33BDB"/>
    <w:rsid w:val="00F34BF6"/>
    <w:rsid w:val="00F34FDC"/>
    <w:rsid w:val="00F360F1"/>
    <w:rsid w:val="00F40B98"/>
    <w:rsid w:val="00F412F1"/>
    <w:rsid w:val="00F42CD4"/>
    <w:rsid w:val="00F452EE"/>
    <w:rsid w:val="00F460F3"/>
    <w:rsid w:val="00F50975"/>
    <w:rsid w:val="00F51F18"/>
    <w:rsid w:val="00F551F5"/>
    <w:rsid w:val="00F614A2"/>
    <w:rsid w:val="00F6178D"/>
    <w:rsid w:val="00F61DBA"/>
    <w:rsid w:val="00F6331E"/>
    <w:rsid w:val="00F64C88"/>
    <w:rsid w:val="00F65945"/>
    <w:rsid w:val="00F65E14"/>
    <w:rsid w:val="00F71D80"/>
    <w:rsid w:val="00F72C5C"/>
    <w:rsid w:val="00F730F9"/>
    <w:rsid w:val="00F732BD"/>
    <w:rsid w:val="00F75E06"/>
    <w:rsid w:val="00F772B7"/>
    <w:rsid w:val="00F7754A"/>
    <w:rsid w:val="00F801B8"/>
    <w:rsid w:val="00F81B40"/>
    <w:rsid w:val="00F82074"/>
    <w:rsid w:val="00F84786"/>
    <w:rsid w:val="00F860EF"/>
    <w:rsid w:val="00F86DD7"/>
    <w:rsid w:val="00F87B51"/>
    <w:rsid w:val="00F90171"/>
    <w:rsid w:val="00F90C6A"/>
    <w:rsid w:val="00F9266E"/>
    <w:rsid w:val="00F93376"/>
    <w:rsid w:val="00F938D0"/>
    <w:rsid w:val="00F93ACE"/>
    <w:rsid w:val="00F94DCF"/>
    <w:rsid w:val="00F95976"/>
    <w:rsid w:val="00F96BAB"/>
    <w:rsid w:val="00FA100E"/>
    <w:rsid w:val="00FA1742"/>
    <w:rsid w:val="00FA20F7"/>
    <w:rsid w:val="00FA25B2"/>
    <w:rsid w:val="00FA5500"/>
    <w:rsid w:val="00FA5FAD"/>
    <w:rsid w:val="00FA64B8"/>
    <w:rsid w:val="00FA65DB"/>
    <w:rsid w:val="00FA7B88"/>
    <w:rsid w:val="00FB382B"/>
    <w:rsid w:val="00FB3FCF"/>
    <w:rsid w:val="00FB42F5"/>
    <w:rsid w:val="00FB50C0"/>
    <w:rsid w:val="00FB63ED"/>
    <w:rsid w:val="00FB72D4"/>
    <w:rsid w:val="00FC4486"/>
    <w:rsid w:val="00FC5922"/>
    <w:rsid w:val="00FC670A"/>
    <w:rsid w:val="00FC730C"/>
    <w:rsid w:val="00FD02D9"/>
    <w:rsid w:val="00FD0F8B"/>
    <w:rsid w:val="00FD3566"/>
    <w:rsid w:val="00FD361E"/>
    <w:rsid w:val="00FD365D"/>
    <w:rsid w:val="00FE270D"/>
    <w:rsid w:val="00FE3DA6"/>
    <w:rsid w:val="00FF2CEA"/>
    <w:rsid w:val="00FF4BBB"/>
    <w:rsid w:val="00FF588D"/>
    <w:rsid w:val="00FF5B32"/>
    <w:rsid w:val="00FF7B7A"/>
    <w:rsid w:val="12DF6C38"/>
    <w:rsid w:val="38F38546"/>
    <w:rsid w:val="3B6417A6"/>
    <w:rsid w:val="7E5DE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522911"/>
  <w15:chartTrackingRefBased/>
  <w15:docId w15:val="{8F79A0A4-0C9A-4554-8505-7D8624EB7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iPriority="0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560AD"/>
    <w:pPr>
      <w:spacing w:after="120"/>
      <w:jc w:val="both"/>
    </w:pPr>
    <w:rPr>
      <w:rFonts w:asciiTheme="minorHAnsi" w:eastAsia="Times New Roman" w:hAnsiTheme="minorHAnsi"/>
      <w:sz w:val="22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9646C8"/>
    <w:pPr>
      <w:keepNext/>
      <w:keepLines/>
      <w:numPr>
        <w:numId w:val="18"/>
      </w:numPr>
      <w:spacing w:before="360" w:after="240"/>
      <w:outlineLvl w:val="0"/>
    </w:pPr>
    <w:rPr>
      <w:rFonts w:ascii="Cambria" w:hAnsi="Cambria"/>
      <w:b/>
      <w:bCs/>
      <w:color w:val="4472C4" w:themeColor="accent5"/>
      <w:sz w:val="28"/>
      <w:szCs w:val="28"/>
    </w:rPr>
  </w:style>
  <w:style w:type="paragraph" w:styleId="Nadpis2">
    <w:name w:val="heading 2"/>
    <w:basedOn w:val="Normln"/>
    <w:next w:val="Normln"/>
    <w:link w:val="Nadpis2Char"/>
    <w:unhideWhenUsed/>
    <w:qFormat/>
    <w:rsid w:val="00192A38"/>
    <w:pPr>
      <w:keepNext/>
      <w:keepLines/>
      <w:numPr>
        <w:ilvl w:val="1"/>
        <w:numId w:val="18"/>
      </w:numPr>
      <w:spacing w:before="200"/>
      <w:outlineLvl w:val="1"/>
    </w:pPr>
    <w:rPr>
      <w:rFonts w:ascii="Cambria" w:hAnsi="Cambria"/>
      <w:b/>
      <w:bCs/>
      <w:i/>
      <w:color w:val="4F81BD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4C1387"/>
    <w:pPr>
      <w:keepNext/>
      <w:keepLines/>
      <w:numPr>
        <w:ilvl w:val="2"/>
        <w:numId w:val="18"/>
      </w:numPr>
      <w:spacing w:before="200" w:after="0" w:line="276" w:lineRule="auto"/>
      <w:outlineLvl w:val="2"/>
    </w:pPr>
    <w:rPr>
      <w:rFonts w:ascii="Cambria" w:hAnsi="Cambria"/>
      <w:b/>
      <w:bCs/>
      <w:color w:val="4472C4" w:themeColor="accent5"/>
      <w:sz w:val="24"/>
    </w:rPr>
  </w:style>
  <w:style w:type="paragraph" w:styleId="Nadpis4">
    <w:name w:val="heading 4"/>
    <w:basedOn w:val="Normln"/>
    <w:next w:val="Normln"/>
    <w:link w:val="Nadpis4Char"/>
    <w:unhideWhenUsed/>
    <w:qFormat/>
    <w:rsid w:val="0086498C"/>
    <w:pPr>
      <w:keepNext/>
      <w:keepLines/>
      <w:numPr>
        <w:ilvl w:val="3"/>
        <w:numId w:val="18"/>
      </w:numPr>
      <w:spacing w:before="200" w:after="0" w:line="276" w:lineRule="auto"/>
      <w:outlineLvl w:val="3"/>
    </w:pPr>
    <w:rPr>
      <w:rFonts w:ascii="Cambria" w:hAnsi="Cambria"/>
      <w:b/>
      <w:bCs/>
      <w:i/>
      <w:iCs/>
      <w:color w:val="4F81BD"/>
      <w:szCs w:val="22"/>
      <w:lang w:eastAsia="en-US"/>
    </w:rPr>
  </w:style>
  <w:style w:type="paragraph" w:styleId="Nadpis5">
    <w:name w:val="heading 5"/>
    <w:basedOn w:val="Nadpis4"/>
    <w:next w:val="Normln"/>
    <w:link w:val="Nadpis5Char"/>
    <w:qFormat/>
    <w:rsid w:val="0086498C"/>
    <w:pPr>
      <w:keepLines w:val="0"/>
      <w:numPr>
        <w:ilvl w:val="4"/>
      </w:numPr>
      <w:spacing w:before="240" w:after="60" w:line="240" w:lineRule="auto"/>
      <w:outlineLvl w:val="4"/>
    </w:pPr>
    <w:rPr>
      <w:rFonts w:ascii="Arial" w:hAnsi="Arial"/>
      <w:bCs w:val="0"/>
      <w:i w:val="0"/>
      <w:iCs w:val="0"/>
      <w:color w:val="auto"/>
      <w:kern w:val="28"/>
      <w:szCs w:val="26"/>
      <w:lang w:eastAsia="cs-CZ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86498C"/>
    <w:pPr>
      <w:numPr>
        <w:ilvl w:val="5"/>
        <w:numId w:val="18"/>
      </w:numPr>
      <w:tabs>
        <w:tab w:val="left" w:pos="2127"/>
      </w:tabs>
      <w:spacing w:before="240" w:after="60"/>
      <w:outlineLvl w:val="5"/>
    </w:pPr>
    <w:rPr>
      <w:b/>
      <w:szCs w:val="22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86498C"/>
    <w:pPr>
      <w:numPr>
        <w:ilvl w:val="6"/>
        <w:numId w:val="18"/>
      </w:numPr>
      <w:spacing w:before="240" w:after="60"/>
      <w:outlineLvl w:val="6"/>
    </w:pPr>
    <w:rPr>
      <w:b/>
      <w:szCs w:val="20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86498C"/>
    <w:pPr>
      <w:numPr>
        <w:ilvl w:val="7"/>
        <w:numId w:val="18"/>
      </w:numPr>
      <w:spacing w:before="240" w:after="60"/>
      <w:outlineLvl w:val="7"/>
    </w:pPr>
    <w:rPr>
      <w:sz w:val="20"/>
      <w:szCs w:val="20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86498C"/>
    <w:pPr>
      <w:numPr>
        <w:ilvl w:val="8"/>
        <w:numId w:val="18"/>
      </w:numPr>
      <w:spacing w:before="240" w:after="60"/>
      <w:outlineLvl w:val="8"/>
    </w:pPr>
    <w:rPr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5F1C8B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5F1C8B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5F1C8B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5F1C8B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F1C8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5F1C8B"/>
    <w:rPr>
      <w:rFonts w:ascii="Tahoma" w:eastAsia="Times New Roman" w:hAnsi="Tahoma" w:cs="Tahoma"/>
      <w:sz w:val="16"/>
      <w:szCs w:val="16"/>
      <w:lang w:eastAsia="cs-CZ"/>
    </w:rPr>
  </w:style>
  <w:style w:type="character" w:styleId="Hypertextovodkaz">
    <w:name w:val="Hyperlink"/>
    <w:uiPriority w:val="99"/>
    <w:rsid w:val="00FA64B8"/>
    <w:rPr>
      <w:color w:val="0000FF"/>
      <w:u w:val="single"/>
    </w:rPr>
  </w:style>
  <w:style w:type="paragraph" w:styleId="Odstavecseseznamem">
    <w:name w:val="List Paragraph"/>
    <w:basedOn w:val="Normln"/>
    <w:link w:val="OdstavecseseznamemChar"/>
    <w:uiPriority w:val="34"/>
    <w:qFormat/>
    <w:rsid w:val="00C21973"/>
    <w:pPr>
      <w:ind w:left="720"/>
      <w:contextualSpacing/>
    </w:pPr>
  </w:style>
  <w:style w:type="character" w:customStyle="1" w:styleId="Nadpis2Char">
    <w:name w:val="Nadpis 2 Char"/>
    <w:link w:val="Nadpis2"/>
    <w:rsid w:val="00192A38"/>
    <w:rPr>
      <w:rFonts w:ascii="Cambria" w:eastAsia="Times New Roman" w:hAnsi="Cambria"/>
      <w:b/>
      <w:bCs/>
      <w:i/>
      <w:color w:val="4F81BD"/>
      <w:sz w:val="26"/>
      <w:szCs w:val="26"/>
      <w:lang w:eastAsia="cs-CZ"/>
    </w:rPr>
  </w:style>
  <w:style w:type="paragraph" w:customStyle="1" w:styleId="Default">
    <w:name w:val="Default"/>
    <w:rsid w:val="00DB5C01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  <w:lang w:eastAsia="en-US"/>
    </w:rPr>
  </w:style>
  <w:style w:type="character" w:styleId="Zstupntext">
    <w:name w:val="Placeholder Text"/>
    <w:uiPriority w:val="99"/>
    <w:semiHidden/>
    <w:rsid w:val="00737E71"/>
    <w:rPr>
      <w:color w:val="808080"/>
    </w:rPr>
  </w:style>
  <w:style w:type="character" w:customStyle="1" w:styleId="Nadpis1Char">
    <w:name w:val="Nadpis 1 Char"/>
    <w:link w:val="Nadpis1"/>
    <w:rsid w:val="009646C8"/>
    <w:rPr>
      <w:rFonts w:ascii="Cambria" w:eastAsia="Times New Roman" w:hAnsi="Cambria"/>
      <w:b/>
      <w:bCs/>
      <w:color w:val="4472C4" w:themeColor="accent5"/>
      <w:sz w:val="28"/>
      <w:szCs w:val="28"/>
      <w:lang w:eastAsia="cs-CZ"/>
    </w:rPr>
  </w:style>
  <w:style w:type="character" w:customStyle="1" w:styleId="Nadpis3Char">
    <w:name w:val="Nadpis 3 Char"/>
    <w:link w:val="Nadpis3"/>
    <w:rsid w:val="004C1387"/>
    <w:rPr>
      <w:rFonts w:ascii="Cambria" w:eastAsia="Times New Roman" w:hAnsi="Cambria"/>
      <w:b/>
      <w:bCs/>
      <w:color w:val="4472C4" w:themeColor="accent5"/>
      <w:sz w:val="24"/>
      <w:szCs w:val="24"/>
      <w:lang w:eastAsia="cs-CZ"/>
    </w:rPr>
  </w:style>
  <w:style w:type="character" w:customStyle="1" w:styleId="Nadpis4Char">
    <w:name w:val="Nadpis 4 Char"/>
    <w:link w:val="Nadpis4"/>
    <w:rsid w:val="0086498C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Nadpis5Char">
    <w:name w:val="Nadpis 5 Char"/>
    <w:link w:val="Nadpis5"/>
    <w:rsid w:val="0086498C"/>
    <w:rPr>
      <w:rFonts w:ascii="Arial" w:eastAsia="Times New Roman" w:hAnsi="Arial" w:cs="Times New Roman"/>
      <w:b/>
      <w:kern w:val="28"/>
      <w:szCs w:val="26"/>
      <w:lang w:eastAsia="cs-CZ"/>
    </w:rPr>
  </w:style>
  <w:style w:type="character" w:customStyle="1" w:styleId="Nadpis6Char">
    <w:name w:val="Nadpis 6 Char"/>
    <w:link w:val="Nadpis6"/>
    <w:semiHidden/>
    <w:rsid w:val="0086498C"/>
    <w:rPr>
      <w:rFonts w:ascii="Arial" w:eastAsia="Times New Roman" w:hAnsi="Arial" w:cs="Times New Roman"/>
      <w:b/>
      <w:lang w:eastAsia="cs-CZ"/>
    </w:rPr>
  </w:style>
  <w:style w:type="character" w:customStyle="1" w:styleId="Nadpis7Char">
    <w:name w:val="Nadpis 7 Char"/>
    <w:link w:val="Nadpis7"/>
    <w:semiHidden/>
    <w:rsid w:val="0086498C"/>
    <w:rPr>
      <w:rFonts w:ascii="Arial" w:eastAsia="Times New Roman" w:hAnsi="Arial" w:cs="Times New Roman"/>
      <w:b/>
      <w:szCs w:val="20"/>
      <w:lang w:eastAsia="cs-CZ"/>
    </w:rPr>
  </w:style>
  <w:style w:type="character" w:customStyle="1" w:styleId="Nadpis8Char">
    <w:name w:val="Nadpis 8 Char"/>
    <w:link w:val="Nadpis8"/>
    <w:semiHidden/>
    <w:rsid w:val="0086498C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9Char">
    <w:name w:val="Nadpis 9 Char"/>
    <w:link w:val="Nadpis9"/>
    <w:semiHidden/>
    <w:rsid w:val="0086498C"/>
    <w:rPr>
      <w:rFonts w:ascii="Arial" w:eastAsia="Times New Roman" w:hAnsi="Arial" w:cs="Times New Roman"/>
      <w:sz w:val="20"/>
      <w:szCs w:val="20"/>
      <w:lang w:eastAsia="cs-CZ"/>
    </w:rPr>
  </w:style>
  <w:style w:type="character" w:styleId="Sledovanodkaz">
    <w:name w:val="FollowedHyperlink"/>
    <w:uiPriority w:val="99"/>
    <w:semiHidden/>
    <w:unhideWhenUsed/>
    <w:rsid w:val="0086498C"/>
    <w:rPr>
      <w:color w:val="800080"/>
      <w:u w:val="single"/>
    </w:rPr>
  </w:style>
  <w:style w:type="paragraph" w:styleId="Nadpisobsahu">
    <w:name w:val="TOC Heading"/>
    <w:basedOn w:val="Normln"/>
    <w:next w:val="Normln"/>
    <w:uiPriority w:val="39"/>
    <w:unhideWhenUsed/>
    <w:qFormat/>
    <w:rsid w:val="0086498C"/>
    <w:pPr>
      <w:keepLines/>
      <w:spacing w:before="120" w:after="0"/>
    </w:pPr>
    <w:rPr>
      <w:b/>
      <w:bCs/>
      <w:sz w:val="20"/>
      <w:szCs w:val="28"/>
      <w:lang w:val="en-US" w:eastAsia="en-US"/>
    </w:rPr>
  </w:style>
  <w:style w:type="paragraph" w:customStyle="1" w:styleId="Text">
    <w:name w:val="Text"/>
    <w:basedOn w:val="Normln"/>
    <w:link w:val="TextChar"/>
    <w:semiHidden/>
    <w:qFormat/>
    <w:rsid w:val="0086498C"/>
    <w:pPr>
      <w:spacing w:before="120" w:after="0"/>
    </w:pPr>
    <w:rPr>
      <w:sz w:val="20"/>
      <w:szCs w:val="20"/>
      <w:lang w:val="x-none" w:eastAsia="x-none"/>
    </w:rPr>
  </w:style>
  <w:style w:type="paragraph" w:styleId="Obsah1">
    <w:name w:val="toc 1"/>
    <w:basedOn w:val="Normln"/>
    <w:next w:val="Normln"/>
    <w:uiPriority w:val="39"/>
    <w:rsid w:val="0086498C"/>
    <w:pPr>
      <w:tabs>
        <w:tab w:val="left" w:pos="851"/>
        <w:tab w:val="right" w:leader="dot" w:pos="9061"/>
      </w:tabs>
      <w:spacing w:before="120"/>
    </w:pPr>
    <w:rPr>
      <w:b/>
      <w:noProof/>
      <w:sz w:val="20"/>
      <w:szCs w:val="20"/>
    </w:rPr>
  </w:style>
  <w:style w:type="paragraph" w:styleId="Obsah2">
    <w:name w:val="toc 2"/>
    <w:basedOn w:val="Normln"/>
    <w:next w:val="Normln"/>
    <w:uiPriority w:val="39"/>
    <w:rsid w:val="00D914BF"/>
    <w:pPr>
      <w:tabs>
        <w:tab w:val="left" w:pos="1134"/>
        <w:tab w:val="left" w:pos="8936"/>
      </w:tabs>
      <w:spacing w:before="120" w:after="0"/>
      <w:ind w:left="284"/>
    </w:pPr>
    <w:rPr>
      <w:bCs/>
      <w:noProof/>
      <w:sz w:val="20"/>
    </w:rPr>
  </w:style>
  <w:style w:type="paragraph" w:customStyle="1" w:styleId="Seznamssly">
    <w:name w:val="Seznam s čísly"/>
    <w:basedOn w:val="Normln"/>
    <w:link w:val="SeznamsslyChar"/>
    <w:qFormat/>
    <w:rsid w:val="0086498C"/>
    <w:pPr>
      <w:numPr>
        <w:numId w:val="8"/>
      </w:numPr>
      <w:spacing w:before="60" w:after="60"/>
      <w:ind w:left="357" w:hanging="357"/>
    </w:pPr>
    <w:rPr>
      <w:sz w:val="20"/>
      <w:szCs w:val="20"/>
      <w:lang w:val="x-none" w:eastAsia="x-none"/>
    </w:rPr>
  </w:style>
  <w:style w:type="paragraph" w:styleId="Seznamsodrkami">
    <w:name w:val="List Bullet"/>
    <w:basedOn w:val="Normln"/>
    <w:qFormat/>
    <w:rsid w:val="0086498C"/>
    <w:pPr>
      <w:numPr>
        <w:numId w:val="6"/>
      </w:numPr>
      <w:spacing w:before="60" w:after="60"/>
    </w:pPr>
    <w:rPr>
      <w:sz w:val="20"/>
      <w:szCs w:val="20"/>
    </w:rPr>
  </w:style>
  <w:style w:type="character" w:customStyle="1" w:styleId="TextChar">
    <w:name w:val="Text Char"/>
    <w:link w:val="Text"/>
    <w:semiHidden/>
    <w:rsid w:val="0086498C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Obsah6">
    <w:name w:val="toc 6"/>
    <w:basedOn w:val="Normln"/>
    <w:next w:val="Normln"/>
    <w:semiHidden/>
    <w:rsid w:val="0086498C"/>
    <w:pPr>
      <w:spacing w:before="120" w:after="100"/>
      <w:ind w:left="1000"/>
    </w:pPr>
    <w:rPr>
      <w:sz w:val="20"/>
      <w:szCs w:val="20"/>
    </w:rPr>
  </w:style>
  <w:style w:type="table" w:styleId="Mkatabulky">
    <w:name w:val="Table Grid"/>
    <w:basedOn w:val="Normlntabulka"/>
    <w:uiPriority w:val="59"/>
    <w:rsid w:val="0086498C"/>
    <w:pPr>
      <w:jc w:val="both"/>
    </w:pPr>
    <w:rPr>
      <w:rFonts w:ascii="Times New Roman" w:eastAsia="Times New Roman" w:hAnsi="Times New Roman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eznamsslyChar">
    <w:name w:val="Seznam s čísly Char"/>
    <w:link w:val="Seznamssly"/>
    <w:rsid w:val="0086498C"/>
    <w:rPr>
      <w:rFonts w:ascii="Arial" w:eastAsia="Times New Roman" w:hAnsi="Arial"/>
      <w:lang w:val="x-none" w:eastAsia="x-none"/>
    </w:rPr>
  </w:style>
  <w:style w:type="paragraph" w:styleId="Obsah7">
    <w:name w:val="toc 7"/>
    <w:basedOn w:val="Normln"/>
    <w:next w:val="Normln"/>
    <w:semiHidden/>
    <w:rsid w:val="0086498C"/>
    <w:pPr>
      <w:spacing w:before="120" w:after="100"/>
      <w:ind w:left="1200"/>
    </w:pPr>
    <w:rPr>
      <w:sz w:val="20"/>
      <w:szCs w:val="20"/>
    </w:rPr>
  </w:style>
  <w:style w:type="paragraph" w:styleId="Obsah3">
    <w:name w:val="toc 3"/>
    <w:basedOn w:val="Obsah2"/>
    <w:next w:val="Normln"/>
    <w:uiPriority w:val="39"/>
    <w:rsid w:val="00534863"/>
    <w:pPr>
      <w:tabs>
        <w:tab w:val="left" w:leader="dot" w:pos="1134"/>
      </w:tabs>
      <w:spacing w:before="0"/>
      <w:ind w:left="1134"/>
    </w:pPr>
  </w:style>
  <w:style w:type="paragraph" w:styleId="Obsah8">
    <w:name w:val="toc 8"/>
    <w:basedOn w:val="Normln"/>
    <w:next w:val="Normln"/>
    <w:semiHidden/>
    <w:rsid w:val="0086498C"/>
    <w:pPr>
      <w:spacing w:before="120" w:after="100"/>
      <w:ind w:left="1400"/>
    </w:pPr>
    <w:rPr>
      <w:sz w:val="20"/>
      <w:szCs w:val="20"/>
    </w:rPr>
  </w:style>
  <w:style w:type="paragraph" w:customStyle="1" w:styleId="Seznamspsmeny">
    <w:name w:val="Seznam s písmeny"/>
    <w:basedOn w:val="Seznamsodrkami"/>
    <w:qFormat/>
    <w:rsid w:val="0086498C"/>
    <w:pPr>
      <w:numPr>
        <w:numId w:val="7"/>
      </w:numPr>
    </w:pPr>
  </w:style>
  <w:style w:type="paragraph" w:styleId="Nzev">
    <w:name w:val="Title"/>
    <w:basedOn w:val="Normln"/>
    <w:next w:val="Normln"/>
    <w:link w:val="NzevChar"/>
    <w:rsid w:val="0086498C"/>
    <w:pPr>
      <w:keepNext/>
      <w:spacing w:before="360" w:after="60"/>
      <w:jc w:val="center"/>
    </w:pPr>
    <w:rPr>
      <w:b/>
      <w:kern w:val="28"/>
      <w:sz w:val="36"/>
      <w:szCs w:val="20"/>
    </w:rPr>
  </w:style>
  <w:style w:type="character" w:customStyle="1" w:styleId="NzevChar">
    <w:name w:val="Název Char"/>
    <w:link w:val="Nzev"/>
    <w:rsid w:val="0086498C"/>
    <w:rPr>
      <w:rFonts w:ascii="Arial" w:eastAsia="Times New Roman" w:hAnsi="Arial" w:cs="Times New Roman"/>
      <w:b/>
      <w:kern w:val="28"/>
      <w:sz w:val="36"/>
      <w:szCs w:val="20"/>
      <w:lang w:eastAsia="cs-CZ"/>
    </w:rPr>
  </w:style>
  <w:style w:type="paragraph" w:styleId="Obsah4">
    <w:name w:val="toc 4"/>
    <w:basedOn w:val="Normln"/>
    <w:next w:val="Normln"/>
    <w:semiHidden/>
    <w:rsid w:val="0086498C"/>
    <w:pPr>
      <w:spacing w:before="120" w:after="0"/>
      <w:ind w:left="400"/>
    </w:pPr>
    <w:rPr>
      <w:sz w:val="20"/>
    </w:rPr>
  </w:style>
  <w:style w:type="paragraph" w:styleId="Obsah5">
    <w:name w:val="toc 5"/>
    <w:basedOn w:val="Normln"/>
    <w:next w:val="Normln"/>
    <w:semiHidden/>
    <w:rsid w:val="0086498C"/>
    <w:pPr>
      <w:spacing w:before="120" w:after="0"/>
      <w:ind w:left="600"/>
    </w:pPr>
    <w:rPr>
      <w:rFonts w:ascii="Times New Roman" w:hAnsi="Times New Roman"/>
      <w:sz w:val="20"/>
    </w:rPr>
  </w:style>
  <w:style w:type="paragraph" w:styleId="slovanseznam">
    <w:name w:val="List Number"/>
    <w:basedOn w:val="Seznamssly"/>
    <w:semiHidden/>
    <w:qFormat/>
    <w:rsid w:val="0086498C"/>
  </w:style>
  <w:style w:type="paragraph" w:styleId="Bezmezer">
    <w:name w:val="No Spacing"/>
    <w:basedOn w:val="Normln"/>
    <w:uiPriority w:val="1"/>
    <w:qFormat/>
    <w:rsid w:val="0086498C"/>
    <w:pPr>
      <w:spacing w:after="0"/>
    </w:pPr>
    <w:rPr>
      <w:sz w:val="20"/>
      <w:szCs w:val="20"/>
    </w:rPr>
  </w:style>
  <w:style w:type="paragraph" w:styleId="Normlnweb">
    <w:name w:val="Normal (Web)"/>
    <w:basedOn w:val="Normln"/>
    <w:uiPriority w:val="99"/>
    <w:unhideWhenUsed/>
    <w:rsid w:val="0086498C"/>
    <w:pPr>
      <w:spacing w:before="120"/>
    </w:pPr>
    <w:rPr>
      <w:rFonts w:ascii="Times New Roman" w:hAnsi="Times New Roman"/>
      <w:sz w:val="24"/>
    </w:rPr>
  </w:style>
  <w:style w:type="paragraph" w:customStyle="1" w:styleId="article-perex">
    <w:name w:val="article-perex"/>
    <w:basedOn w:val="Normln"/>
    <w:rsid w:val="0086498C"/>
    <w:pPr>
      <w:spacing w:before="120" w:after="240"/>
    </w:pPr>
    <w:rPr>
      <w:rFonts w:ascii="Times New Roman" w:hAnsi="Times New Roman"/>
      <w:b/>
      <w:bCs/>
      <w:sz w:val="24"/>
    </w:rPr>
  </w:style>
  <w:style w:type="paragraph" w:styleId="Zkladntext">
    <w:name w:val="Body Text"/>
    <w:basedOn w:val="Normln"/>
    <w:link w:val="ZkladntextChar"/>
    <w:semiHidden/>
    <w:rsid w:val="0086498C"/>
    <w:pPr>
      <w:spacing w:after="0"/>
    </w:pPr>
    <w:rPr>
      <w:rFonts w:ascii="Times New Roman" w:hAnsi="Times New Roman"/>
      <w:color w:val="000000"/>
      <w:sz w:val="24"/>
      <w:lang w:val="x-none" w:eastAsia="x-none"/>
    </w:rPr>
  </w:style>
  <w:style w:type="character" w:customStyle="1" w:styleId="ZkladntextChar">
    <w:name w:val="Základní text Char"/>
    <w:link w:val="Zkladntext"/>
    <w:semiHidden/>
    <w:rsid w:val="0086498C"/>
    <w:rPr>
      <w:rFonts w:ascii="Times New Roman" w:eastAsia="Times New Roman" w:hAnsi="Times New Roman" w:cs="Times New Roman"/>
      <w:color w:val="000000"/>
      <w:sz w:val="24"/>
      <w:szCs w:val="24"/>
      <w:lang w:val="x-none" w:eastAsia="x-none"/>
    </w:rPr>
  </w:style>
  <w:style w:type="character" w:styleId="Odkaznakoment">
    <w:name w:val="annotation reference"/>
    <w:semiHidden/>
    <w:rsid w:val="0086498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6498C"/>
    <w:pPr>
      <w:spacing w:before="120" w:after="0"/>
    </w:pPr>
    <w:rPr>
      <w:sz w:val="20"/>
      <w:szCs w:val="20"/>
      <w:lang w:val="x-none" w:eastAsia="x-none"/>
    </w:rPr>
  </w:style>
  <w:style w:type="character" w:customStyle="1" w:styleId="TextkomenteChar">
    <w:name w:val="Text komentáře Char"/>
    <w:link w:val="Textkomente"/>
    <w:uiPriority w:val="99"/>
    <w:semiHidden/>
    <w:rsid w:val="0086498C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Pedmtkomente">
    <w:name w:val="annotation subject"/>
    <w:basedOn w:val="Textkomente"/>
    <w:next w:val="Textkomente"/>
    <w:link w:val="PedmtkomenteChar"/>
    <w:semiHidden/>
    <w:rsid w:val="0086498C"/>
    <w:rPr>
      <w:b/>
      <w:bCs/>
    </w:rPr>
  </w:style>
  <w:style w:type="character" w:customStyle="1" w:styleId="PedmtkomenteChar">
    <w:name w:val="Předmět komentáře Char"/>
    <w:link w:val="Pedmtkomente"/>
    <w:semiHidden/>
    <w:rsid w:val="0086498C"/>
    <w:rPr>
      <w:rFonts w:ascii="Arial" w:eastAsia="Times New Roman" w:hAnsi="Arial" w:cs="Times New Roman"/>
      <w:b/>
      <w:bCs/>
      <w:sz w:val="20"/>
      <w:szCs w:val="20"/>
      <w:lang w:val="x-none" w:eastAsia="x-none"/>
    </w:rPr>
  </w:style>
  <w:style w:type="character" w:styleId="Siln">
    <w:name w:val="Strong"/>
    <w:uiPriority w:val="22"/>
    <w:qFormat/>
    <w:rsid w:val="0086498C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D46143"/>
    <w:pPr>
      <w:spacing w:after="200"/>
      <w:jc w:val="center"/>
    </w:pPr>
    <w:rPr>
      <w:rFonts w:ascii="Calibri" w:eastAsia="Calibri" w:hAnsi="Calibri"/>
      <w:b/>
      <w:bCs/>
      <w:color w:val="4F81BD"/>
      <w:sz w:val="18"/>
      <w:szCs w:val="18"/>
      <w:lang w:eastAsia="en-US"/>
    </w:rPr>
  </w:style>
  <w:style w:type="character" w:customStyle="1" w:styleId="OdstavecseseznamemChar">
    <w:name w:val="Odstavec se seznamem Char"/>
    <w:link w:val="Odstavecseseznamem"/>
    <w:uiPriority w:val="99"/>
    <w:rsid w:val="0086498C"/>
    <w:rPr>
      <w:rFonts w:ascii="Arial" w:eastAsia="Times New Roman" w:hAnsi="Arial" w:cs="Times New Roman"/>
      <w:szCs w:val="24"/>
      <w:lang w:eastAsia="cs-CZ"/>
    </w:rPr>
  </w:style>
  <w:style w:type="character" w:styleId="Nzevknihy">
    <w:name w:val="Book Title"/>
    <w:uiPriority w:val="33"/>
    <w:qFormat/>
    <w:rsid w:val="0086498C"/>
    <w:rPr>
      <w:b/>
      <w:bCs/>
      <w:smallCaps/>
      <w:spacing w:val="5"/>
    </w:rPr>
  </w:style>
  <w:style w:type="character" w:customStyle="1" w:styleId="harr">
    <w:name w:val="harr"/>
    <w:basedOn w:val="Standardnpsmoodstavce"/>
    <w:rsid w:val="00F6178D"/>
  </w:style>
  <w:style w:type="paragraph" w:customStyle="1" w:styleId="Texttabulky1">
    <w:name w:val="Text tabulky 1"/>
    <w:basedOn w:val="Normln"/>
    <w:rsid w:val="00454448"/>
    <w:pPr>
      <w:tabs>
        <w:tab w:val="left" w:pos="426"/>
        <w:tab w:val="left" w:pos="851"/>
        <w:tab w:val="left" w:pos="1276"/>
      </w:tabs>
      <w:spacing w:before="20" w:after="20"/>
    </w:pPr>
    <w:rPr>
      <w:rFonts w:ascii="Calibri" w:hAnsi="Calibri"/>
      <w:szCs w:val="20"/>
    </w:rPr>
  </w:style>
  <w:style w:type="paragraph" w:styleId="Seznamsodrkami2">
    <w:name w:val="List Bullet 2"/>
    <w:basedOn w:val="Normln"/>
    <w:uiPriority w:val="99"/>
    <w:semiHidden/>
    <w:unhideWhenUsed/>
    <w:rsid w:val="00B118ED"/>
    <w:pPr>
      <w:numPr>
        <w:numId w:val="10"/>
      </w:numPr>
      <w:contextualSpacing/>
    </w:p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CB3857"/>
    <w:rPr>
      <w:sz w:val="20"/>
      <w:szCs w:val="20"/>
    </w:rPr>
  </w:style>
  <w:style w:type="character" w:customStyle="1" w:styleId="TextpoznpodarouChar">
    <w:name w:val="Text pozn. pod čarou Char"/>
    <w:link w:val="Textpoznpodarou"/>
    <w:uiPriority w:val="99"/>
    <w:semiHidden/>
    <w:rsid w:val="00CB3857"/>
    <w:rPr>
      <w:rFonts w:ascii="Arial" w:eastAsia="Times New Roman" w:hAnsi="Arial"/>
    </w:rPr>
  </w:style>
  <w:style w:type="character" w:styleId="Znakapoznpodarou">
    <w:name w:val="footnote reference"/>
    <w:uiPriority w:val="99"/>
    <w:semiHidden/>
    <w:unhideWhenUsed/>
    <w:rsid w:val="00CB3857"/>
    <w:rPr>
      <w:vertAlign w:val="superscript"/>
    </w:rPr>
  </w:style>
  <w:style w:type="paragraph" w:customStyle="1" w:styleId="Kod">
    <w:name w:val="Kod"/>
    <w:basedOn w:val="Normln"/>
    <w:link w:val="KodChar"/>
    <w:qFormat/>
    <w:rsid w:val="00312C41"/>
    <w:pPr>
      <w:spacing w:after="0"/>
      <w:jc w:val="left"/>
    </w:pPr>
    <w:rPr>
      <w:rFonts w:ascii="Courier New" w:hAnsi="Courier New" w:cs="Courier New"/>
      <w:color w:val="365F91"/>
      <w:sz w:val="16"/>
    </w:rPr>
  </w:style>
  <w:style w:type="character" w:customStyle="1" w:styleId="KodChar">
    <w:name w:val="Kod Char"/>
    <w:basedOn w:val="Standardnpsmoodstavce"/>
    <w:link w:val="Kod"/>
    <w:rsid w:val="00312C41"/>
    <w:rPr>
      <w:rFonts w:ascii="Courier New" w:eastAsia="Times New Roman" w:hAnsi="Courier New" w:cs="Courier New"/>
      <w:color w:val="365F91"/>
      <w:sz w:val="16"/>
      <w:szCs w:val="24"/>
      <w:lang w:eastAsia="cs-CZ"/>
    </w:rPr>
  </w:style>
  <w:style w:type="paragraph" w:styleId="Seznamobrzk">
    <w:name w:val="table of figures"/>
    <w:basedOn w:val="Normln"/>
    <w:next w:val="Normln"/>
    <w:uiPriority w:val="99"/>
    <w:unhideWhenUsed/>
    <w:rsid w:val="00D46143"/>
    <w:pPr>
      <w:spacing w:after="0"/>
    </w:pPr>
  </w:style>
  <w:style w:type="paragraph" w:customStyle="1" w:styleId="Normln-mezenaped">
    <w:name w:val="Normální-mezena_před"/>
    <w:basedOn w:val="Normln"/>
    <w:link w:val="Normln-mezenapedChar"/>
    <w:qFormat/>
    <w:rsid w:val="007529F4"/>
    <w:pPr>
      <w:spacing w:before="120"/>
    </w:pPr>
  </w:style>
  <w:style w:type="character" w:customStyle="1" w:styleId="Normln-mezenapedChar">
    <w:name w:val="Normální-mezena_před Char"/>
    <w:basedOn w:val="Standardnpsmoodstavce"/>
    <w:link w:val="Normln-mezenaped"/>
    <w:rsid w:val="007529F4"/>
    <w:rPr>
      <w:rFonts w:asciiTheme="minorHAnsi" w:eastAsia="Times New Roman" w:hAnsiTheme="minorHAnsi"/>
      <w:sz w:val="22"/>
      <w:szCs w:val="24"/>
      <w:lang w:eastAsia="cs-CZ"/>
    </w:rPr>
  </w:style>
  <w:style w:type="character" w:customStyle="1" w:styleId="UnresolvedMention1">
    <w:name w:val="Unresolved Mention1"/>
    <w:basedOn w:val="Standardnpsmoodstavce"/>
    <w:uiPriority w:val="99"/>
    <w:semiHidden/>
    <w:unhideWhenUsed/>
    <w:rsid w:val="002058B7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B778AD"/>
    <w:rPr>
      <w:rFonts w:asciiTheme="minorHAnsi" w:eastAsia="Times New Roman" w:hAnsiTheme="minorHAnsi"/>
      <w:sz w:val="22"/>
      <w:szCs w:val="24"/>
      <w:lang w:eastAsia="cs-CZ"/>
    </w:rPr>
  </w:style>
  <w:style w:type="table" w:customStyle="1" w:styleId="TableGrid">
    <w:name w:val="TableGrid"/>
    <w:rsid w:val="007616AF"/>
    <w:rPr>
      <w:rFonts w:asciiTheme="minorHAnsi" w:eastAsiaTheme="minorEastAsia" w:hAnsiTheme="minorHAnsi" w:cstheme="minorBidi"/>
      <w:sz w:val="24"/>
      <w:szCs w:val="24"/>
      <w:lang w:eastAsia="cs-CZ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26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1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5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33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1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5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50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64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95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2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7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27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68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84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964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86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036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1203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68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944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034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7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205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2128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368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59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8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1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0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06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9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0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1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27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0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1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96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97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9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7.emf"/><Relationship Id="rId1" Type="http://schemas.openxmlformats.org/officeDocument/2006/relationships/image" Target="media/image16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9.jpeg"/><Relationship Id="rId1" Type="http://schemas.openxmlformats.org/officeDocument/2006/relationships/image" Target="media/image1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ezvedova\AppData\Roaming\Microsoft\&#352;ablony\SZR_z&#225;kladn&#237;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 bwMode="auto">
        <a:solidFill>
          <a:srgbClr val="5B9BD5"/>
        </a:solidFill>
        <a:ln>
          <a:noFill/>
        </a:ln>
        <a:extLst>
          <a:ext uri="{91240B29-F687-4F45-9708-019B960494DF}">
            <a14:hiddenLine xmlns:a14="http://schemas.microsoft.com/office/drawing/2010/main" w="9525">
              <a:solidFill>
                <a:srgbClr val="000000"/>
              </a:solidFill>
              <a:miter lim="800000"/>
              <a:headEnd/>
              <a:tailEnd/>
            </a14:hiddenLine>
          </a:ext>
        </a:extLst>
      </a:spPr>
      <a:bodyPr rot="0" vert="horz" wrap="square" lIns="91440" tIns="45720" rIns="91440" bIns="45720" anchor="t" anchorCtr="0" upright="1">
        <a:noAutofit/>
      </a:bodyPr>
      <a:lstStyle/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868CC2F2702C488A96B54C8E515CE4" ma:contentTypeVersion="10" ma:contentTypeDescription="Vytvoří nový dokument" ma:contentTypeScope="" ma:versionID="b66c37850db66270debad0088969335b">
  <xsd:schema xmlns:xsd="http://www.w3.org/2001/XMLSchema" xmlns:xs="http://www.w3.org/2001/XMLSchema" xmlns:p="http://schemas.microsoft.com/office/2006/metadata/properties" xmlns:ns3="f5eb0ad8-230c-4152-b303-c9ef1df88fb3" xmlns:ns4="2f7fa359-5489-4ca3-915c-f0af99e97136" targetNamespace="http://schemas.microsoft.com/office/2006/metadata/properties" ma:root="true" ma:fieldsID="14172300cc6fedd6a16e83d82ca9fbc1" ns3:_="" ns4:_="">
    <xsd:import namespace="f5eb0ad8-230c-4152-b303-c9ef1df88fb3"/>
    <xsd:import namespace="2f7fa359-5489-4ca3-915c-f0af99e9713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eb0ad8-230c-4152-b303-c9ef1df88fb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_activity" ma:index="17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7fa359-5489-4ca3-915c-f0af99e9713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Hodnota hash upozornění na sdílení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f5eb0ad8-230c-4152-b303-c9ef1df88fb3" xsi:nil="true"/>
  </documentManagement>
</p:properties>
</file>

<file path=customXml/itemProps1.xml><?xml version="1.0" encoding="utf-8"?>
<ds:datastoreItem xmlns:ds="http://schemas.openxmlformats.org/officeDocument/2006/customXml" ds:itemID="{0128B5F5-1544-4706-A001-A0D298B7001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07EB796-9387-4216-98F1-D9098684357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5eb0ad8-230c-4152-b303-c9ef1df88fb3"/>
    <ds:schemaRef ds:uri="2f7fa359-5489-4ca3-915c-f0af99e971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DED1C6C-7326-42C9-A0F8-7B1645D6C7A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8D341A0-5DF7-4D0A-8901-0086AB149354}">
  <ds:schemaRefs>
    <ds:schemaRef ds:uri="http://schemas.microsoft.com/office/2006/metadata/properties"/>
    <ds:schemaRef ds:uri="http://schemas.microsoft.com/office/infopath/2007/PartnerControls"/>
    <ds:schemaRef ds:uri="f5eb0ad8-230c-4152-b303-c9ef1df88fb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SZR_základní.dotx</Template>
  <TotalTime>1</TotalTime>
  <Pages>14</Pages>
  <Words>1968</Words>
  <Characters>11616</Characters>
  <Application>Microsoft Office Word</Application>
  <DocSecurity>0</DocSecurity>
  <Lines>96</Lines>
  <Paragraphs>27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13557</CharactersWithSpaces>
  <SharedDoc>false</SharedDoc>
  <HLinks>
    <vt:vector size="570" baseType="variant">
      <vt:variant>
        <vt:i4>1245234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_Toc89847851</vt:lpwstr>
      </vt:variant>
      <vt:variant>
        <vt:i4>1179698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_Toc89847850</vt:lpwstr>
      </vt:variant>
      <vt:variant>
        <vt:i4>1769523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_Toc89847849</vt:lpwstr>
      </vt:variant>
      <vt:variant>
        <vt:i4>1703987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_Toc89847848</vt:lpwstr>
      </vt:variant>
      <vt:variant>
        <vt:i4>1376307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_Toc89847847</vt:lpwstr>
      </vt:variant>
      <vt:variant>
        <vt:i4>1835064</vt:i4>
      </vt:variant>
      <vt:variant>
        <vt:i4>671</vt:i4>
      </vt:variant>
      <vt:variant>
        <vt:i4>0</vt:i4>
      </vt:variant>
      <vt:variant>
        <vt:i4>5</vt:i4>
      </vt:variant>
      <vt:variant>
        <vt:lpwstr/>
      </vt:variant>
      <vt:variant>
        <vt:lpwstr>_Toc88645730</vt:lpwstr>
      </vt:variant>
      <vt:variant>
        <vt:i4>1376313</vt:i4>
      </vt:variant>
      <vt:variant>
        <vt:i4>665</vt:i4>
      </vt:variant>
      <vt:variant>
        <vt:i4>0</vt:i4>
      </vt:variant>
      <vt:variant>
        <vt:i4>5</vt:i4>
      </vt:variant>
      <vt:variant>
        <vt:lpwstr/>
      </vt:variant>
      <vt:variant>
        <vt:lpwstr>_Toc88645729</vt:lpwstr>
      </vt:variant>
      <vt:variant>
        <vt:i4>1310777</vt:i4>
      </vt:variant>
      <vt:variant>
        <vt:i4>659</vt:i4>
      </vt:variant>
      <vt:variant>
        <vt:i4>0</vt:i4>
      </vt:variant>
      <vt:variant>
        <vt:i4>5</vt:i4>
      </vt:variant>
      <vt:variant>
        <vt:lpwstr/>
      </vt:variant>
      <vt:variant>
        <vt:lpwstr>_Toc88645728</vt:lpwstr>
      </vt:variant>
      <vt:variant>
        <vt:i4>1769529</vt:i4>
      </vt:variant>
      <vt:variant>
        <vt:i4>653</vt:i4>
      </vt:variant>
      <vt:variant>
        <vt:i4>0</vt:i4>
      </vt:variant>
      <vt:variant>
        <vt:i4>5</vt:i4>
      </vt:variant>
      <vt:variant>
        <vt:lpwstr/>
      </vt:variant>
      <vt:variant>
        <vt:lpwstr>_Toc88645727</vt:lpwstr>
      </vt:variant>
      <vt:variant>
        <vt:i4>1703993</vt:i4>
      </vt:variant>
      <vt:variant>
        <vt:i4>647</vt:i4>
      </vt:variant>
      <vt:variant>
        <vt:i4>0</vt:i4>
      </vt:variant>
      <vt:variant>
        <vt:i4>5</vt:i4>
      </vt:variant>
      <vt:variant>
        <vt:lpwstr/>
      </vt:variant>
      <vt:variant>
        <vt:lpwstr>_Toc88645726</vt:lpwstr>
      </vt:variant>
      <vt:variant>
        <vt:i4>1638457</vt:i4>
      </vt:variant>
      <vt:variant>
        <vt:i4>641</vt:i4>
      </vt:variant>
      <vt:variant>
        <vt:i4>0</vt:i4>
      </vt:variant>
      <vt:variant>
        <vt:i4>5</vt:i4>
      </vt:variant>
      <vt:variant>
        <vt:lpwstr/>
      </vt:variant>
      <vt:variant>
        <vt:lpwstr>_Toc88645725</vt:lpwstr>
      </vt:variant>
      <vt:variant>
        <vt:i4>1572921</vt:i4>
      </vt:variant>
      <vt:variant>
        <vt:i4>635</vt:i4>
      </vt:variant>
      <vt:variant>
        <vt:i4>0</vt:i4>
      </vt:variant>
      <vt:variant>
        <vt:i4>5</vt:i4>
      </vt:variant>
      <vt:variant>
        <vt:lpwstr/>
      </vt:variant>
      <vt:variant>
        <vt:lpwstr>_Toc88645724</vt:lpwstr>
      </vt:variant>
      <vt:variant>
        <vt:i4>2031673</vt:i4>
      </vt:variant>
      <vt:variant>
        <vt:i4>629</vt:i4>
      </vt:variant>
      <vt:variant>
        <vt:i4>0</vt:i4>
      </vt:variant>
      <vt:variant>
        <vt:i4>5</vt:i4>
      </vt:variant>
      <vt:variant>
        <vt:lpwstr/>
      </vt:variant>
      <vt:variant>
        <vt:lpwstr>_Toc88645723</vt:lpwstr>
      </vt:variant>
      <vt:variant>
        <vt:i4>1966137</vt:i4>
      </vt:variant>
      <vt:variant>
        <vt:i4>623</vt:i4>
      </vt:variant>
      <vt:variant>
        <vt:i4>0</vt:i4>
      </vt:variant>
      <vt:variant>
        <vt:i4>5</vt:i4>
      </vt:variant>
      <vt:variant>
        <vt:lpwstr/>
      </vt:variant>
      <vt:variant>
        <vt:lpwstr>_Toc88645722</vt:lpwstr>
      </vt:variant>
      <vt:variant>
        <vt:i4>1900601</vt:i4>
      </vt:variant>
      <vt:variant>
        <vt:i4>617</vt:i4>
      </vt:variant>
      <vt:variant>
        <vt:i4>0</vt:i4>
      </vt:variant>
      <vt:variant>
        <vt:i4>5</vt:i4>
      </vt:variant>
      <vt:variant>
        <vt:lpwstr/>
      </vt:variant>
      <vt:variant>
        <vt:lpwstr>_Toc88645721</vt:lpwstr>
      </vt:variant>
      <vt:variant>
        <vt:i4>1835065</vt:i4>
      </vt:variant>
      <vt:variant>
        <vt:i4>611</vt:i4>
      </vt:variant>
      <vt:variant>
        <vt:i4>0</vt:i4>
      </vt:variant>
      <vt:variant>
        <vt:i4>5</vt:i4>
      </vt:variant>
      <vt:variant>
        <vt:lpwstr/>
      </vt:variant>
      <vt:variant>
        <vt:lpwstr>_Toc88645720</vt:lpwstr>
      </vt:variant>
      <vt:variant>
        <vt:i4>1376314</vt:i4>
      </vt:variant>
      <vt:variant>
        <vt:i4>605</vt:i4>
      </vt:variant>
      <vt:variant>
        <vt:i4>0</vt:i4>
      </vt:variant>
      <vt:variant>
        <vt:i4>5</vt:i4>
      </vt:variant>
      <vt:variant>
        <vt:lpwstr/>
      </vt:variant>
      <vt:variant>
        <vt:lpwstr>_Toc88645719</vt:lpwstr>
      </vt:variant>
      <vt:variant>
        <vt:i4>1310778</vt:i4>
      </vt:variant>
      <vt:variant>
        <vt:i4>599</vt:i4>
      </vt:variant>
      <vt:variant>
        <vt:i4>0</vt:i4>
      </vt:variant>
      <vt:variant>
        <vt:i4>5</vt:i4>
      </vt:variant>
      <vt:variant>
        <vt:lpwstr/>
      </vt:variant>
      <vt:variant>
        <vt:lpwstr>_Toc88645718</vt:lpwstr>
      </vt:variant>
      <vt:variant>
        <vt:i4>1769530</vt:i4>
      </vt:variant>
      <vt:variant>
        <vt:i4>593</vt:i4>
      </vt:variant>
      <vt:variant>
        <vt:i4>0</vt:i4>
      </vt:variant>
      <vt:variant>
        <vt:i4>5</vt:i4>
      </vt:variant>
      <vt:variant>
        <vt:lpwstr/>
      </vt:variant>
      <vt:variant>
        <vt:lpwstr>_Toc88645717</vt:lpwstr>
      </vt:variant>
      <vt:variant>
        <vt:i4>1703994</vt:i4>
      </vt:variant>
      <vt:variant>
        <vt:i4>587</vt:i4>
      </vt:variant>
      <vt:variant>
        <vt:i4>0</vt:i4>
      </vt:variant>
      <vt:variant>
        <vt:i4>5</vt:i4>
      </vt:variant>
      <vt:variant>
        <vt:lpwstr/>
      </vt:variant>
      <vt:variant>
        <vt:lpwstr>_Toc88645716</vt:lpwstr>
      </vt:variant>
      <vt:variant>
        <vt:i4>1638458</vt:i4>
      </vt:variant>
      <vt:variant>
        <vt:i4>581</vt:i4>
      </vt:variant>
      <vt:variant>
        <vt:i4>0</vt:i4>
      </vt:variant>
      <vt:variant>
        <vt:i4>5</vt:i4>
      </vt:variant>
      <vt:variant>
        <vt:lpwstr/>
      </vt:variant>
      <vt:variant>
        <vt:lpwstr>_Toc88645715</vt:lpwstr>
      </vt:variant>
      <vt:variant>
        <vt:i4>1572922</vt:i4>
      </vt:variant>
      <vt:variant>
        <vt:i4>575</vt:i4>
      </vt:variant>
      <vt:variant>
        <vt:i4>0</vt:i4>
      </vt:variant>
      <vt:variant>
        <vt:i4>5</vt:i4>
      </vt:variant>
      <vt:variant>
        <vt:lpwstr/>
      </vt:variant>
      <vt:variant>
        <vt:lpwstr>_Toc88645714</vt:lpwstr>
      </vt:variant>
      <vt:variant>
        <vt:i4>2031674</vt:i4>
      </vt:variant>
      <vt:variant>
        <vt:i4>569</vt:i4>
      </vt:variant>
      <vt:variant>
        <vt:i4>0</vt:i4>
      </vt:variant>
      <vt:variant>
        <vt:i4>5</vt:i4>
      </vt:variant>
      <vt:variant>
        <vt:lpwstr/>
      </vt:variant>
      <vt:variant>
        <vt:lpwstr>_Toc88645713</vt:lpwstr>
      </vt:variant>
      <vt:variant>
        <vt:i4>1966138</vt:i4>
      </vt:variant>
      <vt:variant>
        <vt:i4>563</vt:i4>
      </vt:variant>
      <vt:variant>
        <vt:i4>0</vt:i4>
      </vt:variant>
      <vt:variant>
        <vt:i4>5</vt:i4>
      </vt:variant>
      <vt:variant>
        <vt:lpwstr/>
      </vt:variant>
      <vt:variant>
        <vt:lpwstr>_Toc88645712</vt:lpwstr>
      </vt:variant>
      <vt:variant>
        <vt:i4>1900602</vt:i4>
      </vt:variant>
      <vt:variant>
        <vt:i4>557</vt:i4>
      </vt:variant>
      <vt:variant>
        <vt:i4>0</vt:i4>
      </vt:variant>
      <vt:variant>
        <vt:i4>5</vt:i4>
      </vt:variant>
      <vt:variant>
        <vt:lpwstr/>
      </vt:variant>
      <vt:variant>
        <vt:lpwstr>_Toc88645711</vt:lpwstr>
      </vt:variant>
      <vt:variant>
        <vt:i4>1835066</vt:i4>
      </vt:variant>
      <vt:variant>
        <vt:i4>551</vt:i4>
      </vt:variant>
      <vt:variant>
        <vt:i4>0</vt:i4>
      </vt:variant>
      <vt:variant>
        <vt:i4>5</vt:i4>
      </vt:variant>
      <vt:variant>
        <vt:lpwstr/>
      </vt:variant>
      <vt:variant>
        <vt:lpwstr>_Toc88645710</vt:lpwstr>
      </vt:variant>
      <vt:variant>
        <vt:i4>1376315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_Toc88645709</vt:lpwstr>
      </vt:variant>
      <vt:variant>
        <vt:i4>1310779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_Toc88645708</vt:lpwstr>
      </vt:variant>
      <vt:variant>
        <vt:i4>1769531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_Toc88645707</vt:lpwstr>
      </vt:variant>
      <vt:variant>
        <vt:i4>1703995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_Toc88645706</vt:lpwstr>
      </vt:variant>
      <vt:variant>
        <vt:i4>1638459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_Toc88645705</vt:lpwstr>
      </vt:variant>
      <vt:variant>
        <vt:i4>1572923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_Toc88645704</vt:lpwstr>
      </vt:variant>
      <vt:variant>
        <vt:i4>2031675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_Toc88645703</vt:lpwstr>
      </vt:variant>
      <vt:variant>
        <vt:i4>1966139</vt:i4>
      </vt:variant>
      <vt:variant>
        <vt:i4>503</vt:i4>
      </vt:variant>
      <vt:variant>
        <vt:i4>0</vt:i4>
      </vt:variant>
      <vt:variant>
        <vt:i4>5</vt:i4>
      </vt:variant>
      <vt:variant>
        <vt:lpwstr/>
      </vt:variant>
      <vt:variant>
        <vt:lpwstr>_Toc88645702</vt:lpwstr>
      </vt:variant>
      <vt:variant>
        <vt:i4>1900603</vt:i4>
      </vt:variant>
      <vt:variant>
        <vt:i4>497</vt:i4>
      </vt:variant>
      <vt:variant>
        <vt:i4>0</vt:i4>
      </vt:variant>
      <vt:variant>
        <vt:i4>5</vt:i4>
      </vt:variant>
      <vt:variant>
        <vt:lpwstr/>
      </vt:variant>
      <vt:variant>
        <vt:lpwstr>_Toc88645701</vt:lpwstr>
      </vt:variant>
      <vt:variant>
        <vt:i4>1835067</vt:i4>
      </vt:variant>
      <vt:variant>
        <vt:i4>491</vt:i4>
      </vt:variant>
      <vt:variant>
        <vt:i4>0</vt:i4>
      </vt:variant>
      <vt:variant>
        <vt:i4>5</vt:i4>
      </vt:variant>
      <vt:variant>
        <vt:lpwstr/>
      </vt:variant>
      <vt:variant>
        <vt:lpwstr>_Toc88645700</vt:lpwstr>
      </vt:variant>
      <vt:variant>
        <vt:i4>1310770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_Toc88645699</vt:lpwstr>
      </vt:variant>
      <vt:variant>
        <vt:i4>1376306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_Toc88645698</vt:lpwstr>
      </vt:variant>
      <vt:variant>
        <vt:i4>1703986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_Toc88645697</vt:lpwstr>
      </vt:variant>
      <vt:variant>
        <vt:i4>1769522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_Toc88645696</vt:lpwstr>
      </vt:variant>
      <vt:variant>
        <vt:i4>1572914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_Toc88645695</vt:lpwstr>
      </vt:variant>
      <vt:variant>
        <vt:i4>3866783</vt:i4>
      </vt:variant>
      <vt:variant>
        <vt:i4>444</vt:i4>
      </vt:variant>
      <vt:variant>
        <vt:i4>0</vt:i4>
      </vt:variant>
      <vt:variant>
        <vt:i4>5</vt:i4>
      </vt:variant>
      <vt:variant>
        <vt:lpwstr/>
      </vt:variant>
      <vt:variant>
        <vt:lpwstr>_Servery_servisní_vrstvy</vt:lpwstr>
      </vt:variant>
      <vt:variant>
        <vt:i4>917556</vt:i4>
      </vt:variant>
      <vt:variant>
        <vt:i4>414</vt:i4>
      </vt:variant>
      <vt:variant>
        <vt:i4>0</vt:i4>
      </vt:variant>
      <vt:variant>
        <vt:i4>5</vt:i4>
      </vt:variant>
      <vt:variant>
        <vt:lpwstr>mailto:stc@transport.szr</vt:lpwstr>
      </vt:variant>
      <vt:variant>
        <vt:lpwstr/>
      </vt:variant>
      <vt:variant>
        <vt:i4>1310771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_Toc89847846</vt:lpwstr>
      </vt:variant>
      <vt:variant>
        <vt:i4>1507379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_Toc89847845</vt:lpwstr>
      </vt:variant>
      <vt:variant>
        <vt:i4>1441843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_Toc89847844</vt:lpwstr>
      </vt:variant>
      <vt:variant>
        <vt:i4>1114163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_Toc89847843</vt:lpwstr>
      </vt:variant>
      <vt:variant>
        <vt:i4>1048627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_Toc89847842</vt:lpwstr>
      </vt:variant>
      <vt:variant>
        <vt:i4>1245235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_Toc89847841</vt:lpwstr>
      </vt:variant>
      <vt:variant>
        <vt:i4>1179699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_Toc89847840</vt:lpwstr>
      </vt:variant>
      <vt:variant>
        <vt:i4>1769524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_Toc89847839</vt:lpwstr>
      </vt:variant>
      <vt:variant>
        <vt:i4>1703988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_Toc89847838</vt:lpwstr>
      </vt:variant>
      <vt:variant>
        <vt:i4>1376308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_Toc89847837</vt:lpwstr>
      </vt:variant>
      <vt:variant>
        <vt:i4>1310772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_Toc89847836</vt:lpwstr>
      </vt:variant>
      <vt:variant>
        <vt:i4>1507380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_Toc89847835</vt:lpwstr>
      </vt:variant>
      <vt:variant>
        <vt:i4>1441844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_Toc89847834</vt:lpwstr>
      </vt:variant>
      <vt:variant>
        <vt:i4>1114164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_Toc89847833</vt:lpwstr>
      </vt:variant>
      <vt:variant>
        <vt:i4>1048628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_Toc89847832</vt:lpwstr>
      </vt:variant>
      <vt:variant>
        <vt:i4>1245236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_Toc89847831</vt:lpwstr>
      </vt:variant>
      <vt:variant>
        <vt:i4>1179700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_Toc89847830</vt:lpwstr>
      </vt:variant>
      <vt:variant>
        <vt:i4>1769525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_Toc89847829</vt:lpwstr>
      </vt:variant>
      <vt:variant>
        <vt:i4>1703989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_Toc89847828</vt:lpwstr>
      </vt:variant>
      <vt:variant>
        <vt:i4>1376309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_Toc89847827</vt:lpwstr>
      </vt:variant>
      <vt:variant>
        <vt:i4>1310773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_Toc89847826</vt:lpwstr>
      </vt:variant>
      <vt:variant>
        <vt:i4>1507381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_Toc89847825</vt:lpwstr>
      </vt:variant>
      <vt:variant>
        <vt:i4>1441845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_Toc89847824</vt:lpwstr>
      </vt:variant>
      <vt:variant>
        <vt:i4>1114165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_Toc89847823</vt:lpwstr>
      </vt:variant>
      <vt:variant>
        <vt:i4>1048629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_Toc89847822</vt:lpwstr>
      </vt:variant>
      <vt:variant>
        <vt:i4>1245237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_Toc89847821</vt:lpwstr>
      </vt:variant>
      <vt:variant>
        <vt:i4>1179701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_Toc89847820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_Toc89847819</vt:lpwstr>
      </vt:variant>
      <vt:variant>
        <vt:i4>1703990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_Toc89847818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_Toc89847817</vt:lpwstr>
      </vt:variant>
      <vt:variant>
        <vt:i4>1310774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_Toc89847816</vt:lpwstr>
      </vt:variant>
      <vt:variant>
        <vt:i4>1507382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_Toc89847815</vt:lpwstr>
      </vt:variant>
      <vt:variant>
        <vt:i4>1441846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_Toc89847814</vt:lpwstr>
      </vt:variant>
      <vt:variant>
        <vt:i4>1114166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_Toc89847813</vt:lpwstr>
      </vt:variant>
      <vt:variant>
        <vt:i4>1048630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_Toc89847812</vt:lpwstr>
      </vt:variant>
      <vt:variant>
        <vt:i4>1245238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_Toc89847811</vt:lpwstr>
      </vt:variant>
      <vt:variant>
        <vt:i4>1179702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_Toc89847810</vt:lpwstr>
      </vt:variant>
      <vt:variant>
        <vt:i4>1769527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_Toc89847809</vt:lpwstr>
      </vt:variant>
      <vt:variant>
        <vt:i4>1703991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_Toc89847808</vt:lpwstr>
      </vt:variant>
      <vt:variant>
        <vt:i4>1376311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_Toc89847807</vt:lpwstr>
      </vt:variant>
      <vt:variant>
        <vt:i4>1310775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_Toc89847806</vt:lpwstr>
      </vt:variant>
      <vt:variant>
        <vt:i4>1507383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_Toc89847805</vt:lpwstr>
      </vt:variant>
      <vt:variant>
        <vt:i4>1441847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_Toc89847804</vt:lpwstr>
      </vt:variant>
      <vt:variant>
        <vt:i4>1114167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_Toc89847803</vt:lpwstr>
      </vt:variant>
      <vt:variant>
        <vt:i4>1048631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_Toc89847802</vt:lpwstr>
      </vt:variant>
      <vt:variant>
        <vt:i4>1245239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_Toc89847801</vt:lpwstr>
      </vt:variant>
      <vt:variant>
        <vt:i4>1179703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_Toc89847800</vt:lpwstr>
      </vt:variant>
      <vt:variant>
        <vt:i4>1310782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_Toc89847799</vt:lpwstr>
      </vt:variant>
      <vt:variant>
        <vt:i4>1376318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_Toc89847798</vt:lpwstr>
      </vt:variant>
      <vt:variant>
        <vt:i4>1703998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_Toc89847797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_Toc89847796</vt:lpwstr>
      </vt:variant>
      <vt:variant>
        <vt:i4>1572926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_Toc89847795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Ludmila Nezvedová</dc:creator>
  <cp:keywords/>
  <cp:lastModifiedBy>Vančo Petr</cp:lastModifiedBy>
  <cp:revision>2</cp:revision>
  <cp:lastPrinted>2013-03-25T13:28:00Z</cp:lastPrinted>
  <dcterms:created xsi:type="dcterms:W3CDTF">2023-02-06T07:56:00Z</dcterms:created>
  <dcterms:modified xsi:type="dcterms:W3CDTF">2023-02-06T07:56:00Z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0x01010007868CC2F2702C488A96B54C8E515CE4</vt:lpwstr>
  </property>
  <property fmtid="{D5CDD505-2E9C-101B-9397-08002B2CF9AE}" pid="3" name="MSIP_Label_82a99ebc-0f39-4fac-abab-b8d6469272ed_Enabled">
    <vt:lpwstr>true</vt:lpwstr>
  </property>
  <property fmtid="{D5CDD505-2E9C-101B-9397-08002B2CF9AE}" pid="4" name="MSIP_Label_82a99ebc-0f39-4fac-abab-b8d6469272ed_SetDate">
    <vt:lpwstr>2023-01-30T16:04:23Z</vt:lpwstr>
  </property>
  <property fmtid="{D5CDD505-2E9C-101B-9397-08002B2CF9AE}" pid="5" name="MSIP_Label_82a99ebc-0f39-4fac-abab-b8d6469272ed_Method">
    <vt:lpwstr>Standard</vt:lpwstr>
  </property>
  <property fmtid="{D5CDD505-2E9C-101B-9397-08002B2CF9AE}" pid="6" name="MSIP_Label_82a99ebc-0f39-4fac-abab-b8d6469272ed_Name">
    <vt:lpwstr>Interní informace (Internal use)</vt:lpwstr>
  </property>
  <property fmtid="{D5CDD505-2E9C-101B-9397-08002B2CF9AE}" pid="7" name="MSIP_Label_82a99ebc-0f39-4fac-abab-b8d6469272ed_SiteId">
    <vt:lpwstr>0e9caf50-a549-4565-9c6d-4dc78e847c80</vt:lpwstr>
  </property>
  <property fmtid="{D5CDD505-2E9C-101B-9397-08002B2CF9AE}" pid="8" name="MSIP_Label_82a99ebc-0f39-4fac-abab-b8d6469272ed_ActionId">
    <vt:lpwstr>7edc5479-461b-4441-92bc-0f04fcd2e211</vt:lpwstr>
  </property>
  <property fmtid="{D5CDD505-2E9C-101B-9397-08002B2CF9AE}" pid="9" name="MSIP_Label_82a99ebc-0f39-4fac-abab-b8d6469272ed_ContentBits">
    <vt:lpwstr>0</vt:lpwstr>
  </property>
</Properties>
</file>